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0770E" w:rsidRPr="004C7DA3" w:rsidRDefault="0020770E">
      <w:pPr>
        <w:rPr>
          <w:b/>
          <w:sz w:val="28"/>
          <w:szCs w:val="28"/>
        </w:rPr>
      </w:pPr>
      <w:r w:rsidRPr="004C7DA3">
        <w:rPr>
          <w:b/>
          <w:sz w:val="28"/>
          <w:szCs w:val="28"/>
        </w:rPr>
        <w:t>Model Answers for Paper 3.3 20</w:t>
      </w:r>
      <w:r>
        <w:rPr>
          <w:b/>
          <w:sz w:val="28"/>
          <w:szCs w:val="28"/>
        </w:rPr>
        <w:t>10</w:t>
      </w:r>
      <w:r w:rsidRPr="004C7DA3">
        <w:rPr>
          <w:b/>
          <w:sz w:val="28"/>
          <w:szCs w:val="28"/>
        </w:rPr>
        <w:t>-</w:t>
      </w:r>
      <w:r>
        <w:rPr>
          <w:b/>
          <w:sz w:val="28"/>
          <w:szCs w:val="28"/>
        </w:rPr>
        <w:t>10</w:t>
      </w:r>
    </w:p>
    <w:p w:rsidR="0020770E" w:rsidRPr="00422507" w:rsidRDefault="0020770E" w:rsidP="002E24DB">
      <w:pPr>
        <w:rPr>
          <w:b/>
        </w:rPr>
      </w:pPr>
      <w:r w:rsidRPr="00422507">
        <w:rPr>
          <w:b/>
        </w:rPr>
        <w:t>Q1.</w:t>
      </w:r>
    </w:p>
    <w:p w:rsidR="0020770E" w:rsidRDefault="0020770E" w:rsidP="002E24DB">
      <w:pPr>
        <w:numPr>
          <w:ilvl w:val="0"/>
          <w:numId w:val="1"/>
        </w:numPr>
        <w:rPr>
          <w:i/>
          <w:sz w:val="24"/>
          <w:szCs w:val="24"/>
        </w:rPr>
      </w:pPr>
      <w:r w:rsidRPr="008C2C14">
        <w:rPr>
          <w:i/>
          <w:sz w:val="24"/>
          <w:szCs w:val="24"/>
        </w:rPr>
        <w:t>List five reasons for carrying out geotechnical investigations?</w:t>
      </w:r>
      <w:r>
        <w:rPr>
          <w:i/>
          <w:sz w:val="24"/>
          <w:szCs w:val="24"/>
        </w:rPr>
        <w:tab/>
        <w:t>[5]</w:t>
      </w:r>
    </w:p>
    <w:p w:rsidR="0020770E" w:rsidRDefault="0020770E" w:rsidP="00AD2A4D">
      <w:r>
        <w:t>Geotechnical investigations are required for the following reasons:</w:t>
      </w:r>
    </w:p>
    <w:p w:rsidR="0020770E" w:rsidRDefault="0020770E" w:rsidP="00AD2A4D">
      <w:pPr>
        <w:pStyle w:val="ListParagraph"/>
        <w:numPr>
          <w:ilvl w:val="0"/>
          <w:numId w:val="27"/>
        </w:numPr>
      </w:pPr>
      <w:r>
        <w:t>To understand the characteristics of the rock mass in which mining will take place,</w:t>
      </w:r>
    </w:p>
    <w:p w:rsidR="0020770E" w:rsidRDefault="0020770E" w:rsidP="00AD2A4D">
      <w:pPr>
        <w:pStyle w:val="ListParagraph"/>
        <w:numPr>
          <w:ilvl w:val="0"/>
          <w:numId w:val="27"/>
        </w:numPr>
      </w:pPr>
      <w:r>
        <w:t>To determine the stability of proposed mining excavations</w:t>
      </w:r>
    </w:p>
    <w:p w:rsidR="0020770E" w:rsidRDefault="0020770E" w:rsidP="00AD2A4D">
      <w:pPr>
        <w:pStyle w:val="ListParagraph"/>
        <w:numPr>
          <w:ilvl w:val="1"/>
          <w:numId w:val="27"/>
        </w:numPr>
      </w:pPr>
      <w:r>
        <w:t>Maximum dimensions of stable excavations</w:t>
      </w:r>
    </w:p>
    <w:p w:rsidR="0020770E" w:rsidRDefault="0020770E" w:rsidP="00AD2A4D">
      <w:pPr>
        <w:pStyle w:val="ListParagraph"/>
        <w:numPr>
          <w:ilvl w:val="1"/>
          <w:numId w:val="27"/>
        </w:numPr>
      </w:pPr>
      <w:r>
        <w:t>Support requirements for excavations,</w:t>
      </w:r>
    </w:p>
    <w:p w:rsidR="0020770E" w:rsidRDefault="0020770E" w:rsidP="00AD2A4D">
      <w:pPr>
        <w:pStyle w:val="ListParagraph"/>
        <w:numPr>
          <w:ilvl w:val="0"/>
          <w:numId w:val="27"/>
        </w:numPr>
      </w:pPr>
      <w:r>
        <w:t>To determine the cavability of the orebody in caving operations</w:t>
      </w:r>
    </w:p>
    <w:p w:rsidR="0020770E" w:rsidRDefault="0020770E" w:rsidP="00AD2A4D">
      <w:pPr>
        <w:pStyle w:val="ListParagraph"/>
        <w:numPr>
          <w:ilvl w:val="1"/>
          <w:numId w:val="27"/>
        </w:numPr>
      </w:pPr>
      <w:r>
        <w:t>Minimum footprint dimensions</w:t>
      </w:r>
    </w:p>
    <w:p w:rsidR="0020770E" w:rsidRDefault="0020770E" w:rsidP="00AD2A4D">
      <w:pPr>
        <w:pStyle w:val="ListParagraph"/>
        <w:numPr>
          <w:ilvl w:val="0"/>
          <w:numId w:val="27"/>
        </w:numPr>
      </w:pPr>
      <w:r>
        <w:t>To identify potential failure modes,</w:t>
      </w:r>
    </w:p>
    <w:p w:rsidR="0020770E" w:rsidRDefault="0020770E" w:rsidP="00AD2A4D">
      <w:pPr>
        <w:pStyle w:val="ListParagraph"/>
        <w:numPr>
          <w:ilvl w:val="0"/>
          <w:numId w:val="27"/>
        </w:numPr>
      </w:pPr>
      <w:r>
        <w:t>To anticipate the expected rock mass behaviour.</w:t>
      </w:r>
    </w:p>
    <w:p w:rsidR="0020770E" w:rsidRPr="002A0409" w:rsidRDefault="0020770E" w:rsidP="008C2C14">
      <w:pPr>
        <w:rPr>
          <w:i/>
        </w:rPr>
      </w:pPr>
      <w:r w:rsidRPr="002A0409">
        <w:rPr>
          <w:i/>
        </w:rPr>
        <w:t>Any five logical reasons</w:t>
      </w:r>
    </w:p>
    <w:p w:rsidR="0020770E" w:rsidRPr="000266AB" w:rsidRDefault="0020770E" w:rsidP="002E24DB">
      <w:pPr>
        <w:numPr>
          <w:ilvl w:val="0"/>
          <w:numId w:val="1"/>
        </w:numPr>
        <w:rPr>
          <w:i/>
          <w:sz w:val="24"/>
          <w:szCs w:val="24"/>
        </w:rPr>
      </w:pPr>
      <w:r w:rsidRPr="000266AB">
        <w:rPr>
          <w:i/>
          <w:sz w:val="24"/>
          <w:szCs w:val="24"/>
        </w:rPr>
        <w:t>Identify the joint sets and estimate their spacing from the attached photograph.  Annotate your photograph to illustrate your observations (annotated photographs are to be handed in with your script).  Determine the RQD</w:t>
      </w:r>
      <w:r w:rsidRPr="000266AB">
        <w:rPr>
          <w:i/>
          <w:sz w:val="24"/>
          <w:szCs w:val="24"/>
        </w:rPr>
        <w:tab/>
        <w:t>[</w:t>
      </w:r>
      <w:r>
        <w:rPr>
          <w:i/>
          <w:sz w:val="24"/>
          <w:szCs w:val="24"/>
        </w:rPr>
        <w:t>5</w:t>
      </w:r>
      <w:r w:rsidRPr="000266AB">
        <w:rPr>
          <w:i/>
          <w:sz w:val="24"/>
          <w:szCs w:val="24"/>
        </w:rPr>
        <w:t>]</w:t>
      </w:r>
    </w:p>
    <w:p w:rsidR="0020770E" w:rsidRDefault="0020770E" w:rsidP="002E24DB">
      <w:r w:rsidRPr="00106B28">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450.75pt;height:470.25pt;visibility:visible">
            <v:imagedata r:id="rId7" o:title=""/>
          </v:shape>
        </w:pict>
      </w:r>
    </w:p>
    <w:p w:rsidR="0020770E" w:rsidRDefault="0020770E" w:rsidP="002E24DB">
      <w:r>
        <w:t>J1:  assume 0.44m (based on J2 and J3)</w:t>
      </w:r>
    </w:p>
    <w:p w:rsidR="0020770E" w:rsidRDefault="0020770E" w:rsidP="002E24DB">
      <w:r>
        <w:t>J2: 4m – ±9 joints   spacing 0.44m</w:t>
      </w:r>
    </w:p>
    <w:p w:rsidR="0020770E" w:rsidRDefault="0020770E" w:rsidP="002E24DB">
      <w:r>
        <w:t>J3:</w:t>
      </w:r>
      <w:r w:rsidRPr="008346A1">
        <w:t xml:space="preserve"> </w:t>
      </w:r>
      <w:r>
        <w:t xml:space="preserve"> 4m – ±9 joints   spacing 0.44m</w:t>
      </w:r>
    </w:p>
    <w:p w:rsidR="0020770E" w:rsidRDefault="0020770E" w:rsidP="002E24DB">
      <w:r>
        <w:t>Random:</w:t>
      </w:r>
      <w:r>
        <w:tab/>
        <w:t>±1m</w:t>
      </w:r>
    </w:p>
    <w:p w:rsidR="0020770E" w:rsidRDefault="0020770E" w:rsidP="002E24DB">
      <w:r>
        <w:t>Note that these are estimates accuracy is not critical – marks are given, providing the estimates are reasonable.  Candidates are not to be penalised for reasonable estimates</w:t>
      </w:r>
      <w:r>
        <w:tab/>
      </w:r>
      <w:r>
        <w:tab/>
        <w:t>(3)</w:t>
      </w:r>
    </w:p>
    <w:p w:rsidR="0020770E" w:rsidRDefault="0020770E" w:rsidP="002E24DB">
      <w:r>
        <w:t>J</w:t>
      </w:r>
      <w:r>
        <w:rPr>
          <w:vertAlign w:val="subscript"/>
        </w:rPr>
        <w:t>v</w:t>
      </w:r>
      <w:r>
        <w:t xml:space="preserve"> = 1/J1 + 1/J2 + 1/J3 + 1/random = 1/0.44 + 1/0.44 + 1/0.44 + 1 = 7.8</w:t>
      </w:r>
    </w:p>
    <w:p w:rsidR="0020770E" w:rsidRDefault="0020770E" w:rsidP="002E24DB">
      <w:r>
        <w:t>RQD = 115-3.3J</w:t>
      </w:r>
      <w:r>
        <w:rPr>
          <w:vertAlign w:val="subscript"/>
        </w:rPr>
        <w:t>v</w:t>
      </w:r>
      <w:r>
        <w:t xml:space="preserve"> = ±90</w:t>
      </w:r>
      <w:r>
        <w:tab/>
      </w:r>
      <w:r>
        <w:tab/>
      </w:r>
      <w:r>
        <w:tab/>
      </w:r>
      <w:r>
        <w:tab/>
      </w:r>
      <w:r>
        <w:tab/>
      </w:r>
      <w:r>
        <w:tab/>
      </w:r>
      <w:r>
        <w:tab/>
      </w:r>
      <w:r>
        <w:tab/>
      </w:r>
      <w:r>
        <w:tab/>
        <w:t>(2)</w:t>
      </w:r>
    </w:p>
    <w:p w:rsidR="0020770E" w:rsidRPr="000266AB" w:rsidRDefault="0020770E" w:rsidP="007E425C">
      <w:pPr>
        <w:numPr>
          <w:ilvl w:val="0"/>
          <w:numId w:val="1"/>
        </w:numPr>
        <w:rPr>
          <w:i/>
          <w:sz w:val="24"/>
          <w:szCs w:val="24"/>
        </w:rPr>
      </w:pPr>
      <w:r w:rsidRPr="008C2C14">
        <w:rPr>
          <w:i/>
          <w:sz w:val="24"/>
          <w:szCs w:val="24"/>
        </w:rPr>
        <w:t>Laubscher’s Mining Rock Mass Rating and Barton’s Q rating are commonly used to characterise the rock mass.  Describe how you would use the information in b) to characterise the rock mass using these systems.  List and discuss the additional information that you need to collect</w:t>
      </w:r>
      <w:r>
        <w:rPr>
          <w:i/>
          <w:sz w:val="24"/>
          <w:szCs w:val="24"/>
        </w:rPr>
        <w:t xml:space="preserve"> and how it is applied in the two systems</w:t>
      </w:r>
      <w:r w:rsidRPr="008C2C14">
        <w:rPr>
          <w:i/>
          <w:sz w:val="24"/>
          <w:szCs w:val="24"/>
        </w:rPr>
        <w:t>.</w:t>
      </w:r>
      <w:r w:rsidRPr="008C2C14">
        <w:rPr>
          <w:i/>
          <w:sz w:val="24"/>
          <w:szCs w:val="24"/>
        </w:rPr>
        <w:tab/>
      </w:r>
      <w:r>
        <w:rPr>
          <w:i/>
          <w:sz w:val="24"/>
          <w:szCs w:val="24"/>
        </w:rPr>
        <w:tab/>
      </w:r>
      <w:r>
        <w:rPr>
          <w:i/>
          <w:sz w:val="24"/>
          <w:szCs w:val="24"/>
        </w:rPr>
        <w:tab/>
      </w:r>
      <w:r>
        <w:rPr>
          <w:i/>
          <w:sz w:val="24"/>
          <w:szCs w:val="24"/>
        </w:rPr>
        <w:tab/>
      </w:r>
      <w:r>
        <w:rPr>
          <w:i/>
          <w:sz w:val="24"/>
          <w:szCs w:val="24"/>
        </w:rPr>
        <w:tab/>
      </w:r>
      <w:r>
        <w:rPr>
          <w:i/>
          <w:sz w:val="24"/>
          <w:szCs w:val="24"/>
        </w:rPr>
        <w:tab/>
      </w:r>
      <w:r w:rsidRPr="008C2C14">
        <w:rPr>
          <w:i/>
          <w:sz w:val="24"/>
          <w:szCs w:val="24"/>
        </w:rPr>
        <w:t>[1</w:t>
      </w:r>
      <w:r>
        <w:rPr>
          <w:i/>
          <w:sz w:val="24"/>
          <w:szCs w:val="24"/>
        </w:rPr>
        <w:t>5</w:t>
      </w:r>
      <w:r w:rsidRPr="008C2C14">
        <w:rPr>
          <w:i/>
          <w:sz w:val="24"/>
          <w:szCs w:val="24"/>
        </w:rPr>
        <w:t>]</w:t>
      </w:r>
    </w:p>
    <w:p w:rsidR="0020770E" w:rsidRDefault="0020770E" w:rsidP="00CD4A97">
      <w:r>
        <w:t>Laubscher RMR = IRS + FF + Jc</w:t>
      </w:r>
    </w:p>
    <w:p w:rsidR="0020770E" w:rsidRDefault="0020770E" w:rsidP="00CD4A97">
      <w:r>
        <w:t xml:space="preserve">Or </w:t>
      </w:r>
    </w:p>
    <w:p w:rsidR="0020770E" w:rsidRDefault="0020770E" w:rsidP="00CD4A97">
      <w:r>
        <w:t xml:space="preserve">Laubscher RMR = IRS + RQD rating+ Js + Jc </w:t>
      </w:r>
    </w:p>
    <w:p w:rsidR="0020770E" w:rsidRDefault="0020770E" w:rsidP="00CD4A97">
      <w:r>
        <w:t>IRS = Intact rock strength, FF =</w:t>
      </w:r>
      <w:r w:rsidRPr="00656695">
        <w:t xml:space="preserve"> </w:t>
      </w:r>
      <w:r>
        <w:t>Fracture frequency rating, RQD = Rock quality designation, Js = Joint spacing Rating, Jc = Joint condition rating.</w:t>
      </w:r>
      <w:r>
        <w:tab/>
      </w:r>
      <w:r>
        <w:tab/>
      </w:r>
      <w:r>
        <w:tab/>
      </w:r>
      <w:r>
        <w:tab/>
      </w:r>
      <w:r>
        <w:tab/>
        <w:t>(2)</w:t>
      </w:r>
    </w:p>
    <w:p w:rsidR="0020770E" w:rsidRDefault="0020770E" w:rsidP="00CD4A97">
      <w:r>
        <w:t>Adjustments (blasting, stress, orientation, weathering) are applied to the RMR to determine the MRMR</w:t>
      </w:r>
      <w:r>
        <w:tab/>
      </w:r>
      <w:r>
        <w:tab/>
      </w:r>
      <w:r>
        <w:tab/>
      </w:r>
      <w:r>
        <w:tab/>
      </w:r>
      <w:r>
        <w:tab/>
      </w:r>
      <w:r>
        <w:tab/>
      </w:r>
      <w:r>
        <w:tab/>
      </w:r>
      <w:r>
        <w:tab/>
      </w:r>
      <w:r>
        <w:tab/>
      </w:r>
      <w:r>
        <w:tab/>
        <w:t>(1)</w:t>
      </w:r>
    </w:p>
    <w:p w:rsidR="0020770E" w:rsidRDefault="0020770E" w:rsidP="00CD4A97">
      <w:r>
        <w:t>Q = RQD/Jn x Jr/Ja x Jw/SRF</w:t>
      </w:r>
    </w:p>
    <w:p w:rsidR="0020770E" w:rsidRDefault="0020770E" w:rsidP="00656695">
      <w:r>
        <w:t>Jn = Joint set number, Jr = Joint roughness, Ja = Joint alteration, Jw = Joint water, SRF = stress reduction factor</w:t>
      </w:r>
      <w:r>
        <w:tab/>
      </w:r>
      <w:r>
        <w:tab/>
      </w:r>
      <w:r>
        <w:tab/>
      </w:r>
      <w:r>
        <w:tab/>
      </w:r>
      <w:r>
        <w:tab/>
      </w:r>
      <w:r>
        <w:tab/>
      </w:r>
      <w:r>
        <w:tab/>
      </w:r>
      <w:r>
        <w:tab/>
        <w:t xml:space="preserve"> (2)</w:t>
      </w:r>
    </w:p>
    <w:p w:rsidR="0020770E" w:rsidRDefault="0020770E" w:rsidP="00CD4A97">
      <w:r>
        <w:t>The information in b) provides the RQD, fracture frequency and number of joints.  This is used for the FF, RQD, Js (Laubscher), RQD/Jn (Q).  Ratings are obtained using the relevant tables</w:t>
      </w:r>
      <w:r>
        <w:tab/>
        <w:t>(3)</w:t>
      </w:r>
    </w:p>
    <w:p w:rsidR="0020770E" w:rsidRDefault="0020770E" w:rsidP="00CD4A97">
      <w:r>
        <w:t>The uniaxial compressive strength can be determined from laboratory testing.  This is used to determined Laubscher’s IRS using the relevant table.  Barton’s Q does not take rock strength into consideration</w:t>
      </w:r>
      <w:r>
        <w:tab/>
      </w:r>
      <w:r>
        <w:tab/>
      </w:r>
      <w:r>
        <w:tab/>
      </w:r>
      <w:r>
        <w:tab/>
      </w:r>
      <w:r>
        <w:tab/>
      </w:r>
      <w:r>
        <w:tab/>
      </w:r>
      <w:r>
        <w:tab/>
      </w:r>
      <w:r>
        <w:tab/>
      </w:r>
      <w:r>
        <w:tab/>
        <w:t>(3)</w:t>
      </w:r>
    </w:p>
    <w:p w:rsidR="0020770E" w:rsidRDefault="0020770E" w:rsidP="00CD4A97">
      <w:r>
        <w:t>Joint characteristics are determined from mapping exposures or boreholes</w:t>
      </w:r>
      <w:r>
        <w:tab/>
        <w:t>(1)</w:t>
      </w:r>
    </w:p>
    <w:p w:rsidR="0020770E" w:rsidRDefault="0020770E" w:rsidP="00CD4A97">
      <w:r>
        <w:t>Joint roughness represents the surface roughness of joints (undulating, planar, smooth rough).  The Lausbscher macro roughness (large scale) and micro roughness (small scale) and Barton’s Jr are determined from relevant tables</w:t>
      </w:r>
      <w:r>
        <w:tab/>
      </w:r>
      <w:r>
        <w:tab/>
      </w:r>
      <w:r>
        <w:tab/>
      </w:r>
      <w:r>
        <w:tab/>
      </w:r>
      <w:r>
        <w:tab/>
      </w:r>
      <w:r>
        <w:tab/>
        <w:t>(2)</w:t>
      </w:r>
    </w:p>
    <w:p w:rsidR="0020770E" w:rsidRPr="008C2C14" w:rsidRDefault="0020770E" w:rsidP="00CD4A97">
      <w:r>
        <w:t>Joint wall alteration and infill characteristics must be determined.  These are used to determine Laubscher’s Jc and Barton’s Ja from relevant tables.</w:t>
      </w:r>
      <w:r>
        <w:tab/>
      </w:r>
      <w:r>
        <w:tab/>
      </w:r>
      <w:r>
        <w:tab/>
      </w:r>
      <w:r>
        <w:tab/>
        <w:t>(2)</w:t>
      </w:r>
    </w:p>
    <w:p w:rsidR="0020770E" w:rsidRDefault="0020770E" w:rsidP="00CD4A97">
      <w:r>
        <w:t>Joint water can be determined from observed seepage in underground exposures, drilling records and ground water investigations.  This is applied in Laubschers Jc and Barton’s Jw using the relevant tables</w:t>
      </w:r>
      <w:r>
        <w:tab/>
      </w:r>
      <w:r>
        <w:tab/>
      </w:r>
      <w:r>
        <w:tab/>
      </w:r>
      <w:r>
        <w:tab/>
      </w:r>
      <w:r>
        <w:tab/>
        <w:t xml:space="preserve"> </w:t>
      </w:r>
      <w:r>
        <w:tab/>
      </w:r>
      <w:r>
        <w:tab/>
      </w:r>
      <w:r>
        <w:tab/>
      </w:r>
      <w:r>
        <w:tab/>
      </w:r>
      <w:r>
        <w:tab/>
        <w:t>(2)</w:t>
      </w:r>
    </w:p>
    <w:p w:rsidR="0020770E" w:rsidRDefault="0020770E" w:rsidP="00CD4A97">
      <w:r>
        <w:t>The rate of weathering is estimated by observing slaking in core or underground or carrying out slake durability tests.  This is used in Laubscher’s weathering adjustment</w:t>
      </w:r>
      <w:r>
        <w:tab/>
      </w:r>
      <w:r>
        <w:tab/>
        <w:t>(1)</w:t>
      </w:r>
    </w:p>
    <w:p w:rsidR="0020770E" w:rsidRPr="008844A9" w:rsidRDefault="0020770E" w:rsidP="00CD4A97">
      <w:r>
        <w:t>Shear zones observed during core logging or in underground exposures can be used to determine the SRF in the Q system</w:t>
      </w:r>
      <w:r>
        <w:tab/>
      </w:r>
      <w:r>
        <w:tab/>
      </w:r>
      <w:r>
        <w:tab/>
      </w:r>
      <w:r>
        <w:tab/>
      </w:r>
      <w:r>
        <w:tab/>
      </w:r>
      <w:r>
        <w:tab/>
      </w:r>
      <w:r>
        <w:tab/>
      </w:r>
      <w:r>
        <w:tab/>
        <w:t>(1)</w:t>
      </w:r>
    </w:p>
    <w:p w:rsidR="0020770E" w:rsidRDefault="0020770E" w:rsidP="00584429">
      <w:r>
        <w:t>The expected stress state can be determined from stress measurements and numerical analyses.  This is applied in Laubscher’s stress adjustment and in Barton’s SRF</w:t>
      </w:r>
      <w:r>
        <w:tab/>
      </w:r>
      <w:r>
        <w:tab/>
        <w:t>(2)</w:t>
      </w:r>
    </w:p>
    <w:p w:rsidR="0020770E" w:rsidRDefault="0020770E" w:rsidP="00584429">
      <w:r>
        <w:t>Joint orientations can be determined from underground mapping or oriented core and applied in Laubscher’s orientation adjustment</w:t>
      </w:r>
      <w:r>
        <w:tab/>
      </w:r>
      <w:r>
        <w:tab/>
      </w:r>
      <w:r>
        <w:tab/>
      </w:r>
      <w:r>
        <w:tab/>
      </w:r>
      <w:r>
        <w:tab/>
      </w:r>
      <w:r>
        <w:tab/>
        <w:t>(1)</w:t>
      </w:r>
    </w:p>
    <w:p w:rsidR="0020770E" w:rsidRPr="004B5CEC" w:rsidRDefault="0020770E" w:rsidP="00584429">
      <w:pPr>
        <w:rPr>
          <w:i/>
        </w:rPr>
      </w:pPr>
      <w:r w:rsidRPr="004B5CEC">
        <w:rPr>
          <w:i/>
        </w:rPr>
        <w:t>23 marks available only 15 required.</w:t>
      </w:r>
    </w:p>
    <w:p w:rsidR="0020770E" w:rsidRDefault="0020770E">
      <w:pPr>
        <w:spacing w:after="0" w:line="240" w:lineRule="auto"/>
      </w:pPr>
      <w:r>
        <w:br w:type="page"/>
      </w:r>
    </w:p>
    <w:p w:rsidR="0020770E" w:rsidRPr="00422507" w:rsidRDefault="0020770E" w:rsidP="00444985">
      <w:pPr>
        <w:rPr>
          <w:b/>
        </w:rPr>
      </w:pPr>
      <w:r w:rsidRPr="00422507">
        <w:rPr>
          <w:b/>
        </w:rPr>
        <w:t>Q</w:t>
      </w:r>
      <w:r>
        <w:rPr>
          <w:b/>
        </w:rPr>
        <w:t>2</w:t>
      </w:r>
      <w:r w:rsidRPr="00422507">
        <w:rPr>
          <w:b/>
        </w:rPr>
        <w:t>.</w:t>
      </w:r>
    </w:p>
    <w:p w:rsidR="0020770E" w:rsidRDefault="0020770E" w:rsidP="00444985">
      <w:pPr>
        <w:numPr>
          <w:ilvl w:val="0"/>
          <w:numId w:val="8"/>
        </w:numPr>
        <w:rPr>
          <w:i/>
          <w:sz w:val="24"/>
          <w:szCs w:val="24"/>
        </w:rPr>
      </w:pPr>
      <w:r w:rsidRPr="003F19ED">
        <w:rPr>
          <w:i/>
          <w:sz w:val="24"/>
          <w:szCs w:val="24"/>
        </w:rPr>
        <w:t>List the important orebody properties that would influence the choice of mining method</w:t>
      </w:r>
      <w:r w:rsidRPr="000266AB">
        <w:rPr>
          <w:i/>
          <w:sz w:val="24"/>
          <w:szCs w:val="24"/>
        </w:rPr>
        <w:tab/>
        <w:t>[</w:t>
      </w:r>
      <w:r>
        <w:rPr>
          <w:i/>
          <w:sz w:val="24"/>
          <w:szCs w:val="24"/>
        </w:rPr>
        <w:t>10</w:t>
      </w:r>
      <w:r w:rsidRPr="000266AB">
        <w:rPr>
          <w:i/>
          <w:sz w:val="24"/>
          <w:szCs w:val="24"/>
        </w:rPr>
        <w:t>]</w:t>
      </w:r>
    </w:p>
    <w:p w:rsidR="0020770E" w:rsidRDefault="0020770E" w:rsidP="003F19ED">
      <w:r>
        <w:t>Brady and Brown, Chapter 13, p 352</w:t>
      </w:r>
    </w:p>
    <w:p w:rsidR="0020770E" w:rsidRDefault="0020770E" w:rsidP="003F19ED">
      <w:pPr>
        <w:pStyle w:val="ListParagraph"/>
        <w:numPr>
          <w:ilvl w:val="0"/>
          <w:numId w:val="28"/>
        </w:numPr>
      </w:pPr>
      <w:r>
        <w:t>Geometric configuration of orebody</w:t>
      </w:r>
    </w:p>
    <w:p w:rsidR="0020770E" w:rsidRDefault="0020770E" w:rsidP="003F19ED">
      <w:pPr>
        <w:pStyle w:val="ListParagraph"/>
        <w:numPr>
          <w:ilvl w:val="1"/>
          <w:numId w:val="28"/>
        </w:numPr>
      </w:pPr>
      <w:r>
        <w:t>Relative dimensions and shape</w:t>
      </w:r>
    </w:p>
    <w:p w:rsidR="0020770E" w:rsidRDefault="0020770E" w:rsidP="003F19ED">
      <w:pPr>
        <w:pStyle w:val="ListParagraph"/>
        <w:numPr>
          <w:ilvl w:val="1"/>
          <w:numId w:val="28"/>
        </w:numPr>
      </w:pPr>
      <w:r>
        <w:t>Related to the deposit’s geological origin (seam, placer or stratiform)</w:t>
      </w:r>
    </w:p>
    <w:p w:rsidR="0020770E" w:rsidRDefault="0020770E" w:rsidP="003F19ED">
      <w:pPr>
        <w:pStyle w:val="ListParagraph"/>
        <w:numPr>
          <w:ilvl w:val="1"/>
          <w:numId w:val="28"/>
        </w:numPr>
      </w:pPr>
      <w:r>
        <w:t>Tabular (veins, lenses and lobes) extensive in two dimensions</w:t>
      </w:r>
    </w:p>
    <w:p w:rsidR="0020770E" w:rsidRDefault="0020770E" w:rsidP="003F19ED">
      <w:pPr>
        <w:pStyle w:val="ListParagraph"/>
        <w:numPr>
          <w:ilvl w:val="1"/>
          <w:numId w:val="28"/>
        </w:numPr>
      </w:pPr>
      <w:r>
        <w:t>Massive (pipes, porphry copper orebodies) with more regular shapes, with no geologically imposed major and minor dimensions</w:t>
      </w:r>
    </w:p>
    <w:p w:rsidR="0020770E" w:rsidRDefault="0020770E" w:rsidP="003F19ED">
      <w:pPr>
        <w:pStyle w:val="ListParagraph"/>
        <w:numPr>
          <w:ilvl w:val="0"/>
          <w:numId w:val="28"/>
        </w:numPr>
      </w:pPr>
      <w:r>
        <w:t>Disposition and orientation</w:t>
      </w:r>
    </w:p>
    <w:p w:rsidR="0020770E" w:rsidRDefault="0020770E" w:rsidP="003F19ED">
      <w:pPr>
        <w:pStyle w:val="ListParagraph"/>
        <w:numPr>
          <w:ilvl w:val="1"/>
          <w:numId w:val="28"/>
        </w:numPr>
      </w:pPr>
      <w:r>
        <w:t>Depth below surface,</w:t>
      </w:r>
    </w:p>
    <w:p w:rsidR="0020770E" w:rsidRDefault="0020770E" w:rsidP="003F19ED">
      <w:pPr>
        <w:pStyle w:val="ListParagraph"/>
        <w:numPr>
          <w:ilvl w:val="1"/>
          <w:numId w:val="28"/>
        </w:numPr>
      </w:pPr>
      <w:r>
        <w:t>Dip</w:t>
      </w:r>
    </w:p>
    <w:p w:rsidR="0020770E" w:rsidRDefault="0020770E" w:rsidP="003F19ED">
      <w:pPr>
        <w:pStyle w:val="ListParagraph"/>
        <w:numPr>
          <w:ilvl w:val="1"/>
          <w:numId w:val="28"/>
        </w:numPr>
      </w:pPr>
      <w:r>
        <w:t>Orebody shape and continuity</w:t>
      </w:r>
    </w:p>
    <w:p w:rsidR="0020770E" w:rsidRDefault="0020770E" w:rsidP="003F19ED">
      <w:pPr>
        <w:pStyle w:val="ListParagraph"/>
        <w:numPr>
          <w:ilvl w:val="0"/>
          <w:numId w:val="28"/>
        </w:numPr>
      </w:pPr>
      <w:r>
        <w:t>Size</w:t>
      </w:r>
    </w:p>
    <w:p w:rsidR="0020770E" w:rsidRDefault="0020770E" w:rsidP="003F19ED">
      <w:pPr>
        <w:pStyle w:val="ListParagraph"/>
        <w:numPr>
          <w:ilvl w:val="1"/>
          <w:numId w:val="28"/>
        </w:numPr>
      </w:pPr>
      <w:r>
        <w:t>Absolute size and volume</w:t>
      </w:r>
    </w:p>
    <w:p w:rsidR="0020770E" w:rsidRDefault="0020770E" w:rsidP="003F19ED">
      <w:pPr>
        <w:pStyle w:val="ListParagraph"/>
        <w:numPr>
          <w:ilvl w:val="1"/>
          <w:numId w:val="28"/>
        </w:numPr>
      </w:pPr>
      <w:r>
        <w:t>Strike length and orebody width</w:t>
      </w:r>
    </w:p>
    <w:p w:rsidR="0020770E" w:rsidRDefault="0020770E" w:rsidP="003F19ED">
      <w:pPr>
        <w:pStyle w:val="ListParagraph"/>
        <w:numPr>
          <w:ilvl w:val="0"/>
          <w:numId w:val="28"/>
        </w:numPr>
      </w:pPr>
      <w:r>
        <w:t>Geomechanical setting</w:t>
      </w:r>
    </w:p>
    <w:p w:rsidR="0020770E" w:rsidRDefault="0020770E" w:rsidP="003F19ED">
      <w:pPr>
        <w:pStyle w:val="ListParagraph"/>
        <w:numPr>
          <w:ilvl w:val="1"/>
          <w:numId w:val="28"/>
        </w:numPr>
      </w:pPr>
      <w:r>
        <w:t>rock material properties</w:t>
      </w:r>
    </w:p>
    <w:p w:rsidR="0020770E" w:rsidRDefault="0020770E" w:rsidP="003F19ED">
      <w:pPr>
        <w:pStyle w:val="ListParagraph"/>
        <w:numPr>
          <w:ilvl w:val="1"/>
          <w:numId w:val="28"/>
        </w:numPr>
      </w:pPr>
      <w:r>
        <w:t>rock mass properties</w:t>
      </w:r>
    </w:p>
    <w:p w:rsidR="0020770E" w:rsidRDefault="0020770E" w:rsidP="003F19ED">
      <w:pPr>
        <w:pStyle w:val="ListParagraph"/>
        <w:numPr>
          <w:ilvl w:val="1"/>
          <w:numId w:val="28"/>
        </w:numPr>
      </w:pPr>
      <w:r>
        <w:t>orientation of discontinuities</w:t>
      </w:r>
    </w:p>
    <w:p w:rsidR="0020770E" w:rsidRDefault="0020770E" w:rsidP="003F19ED">
      <w:pPr>
        <w:pStyle w:val="ListParagraph"/>
        <w:numPr>
          <w:ilvl w:val="1"/>
          <w:numId w:val="28"/>
        </w:numPr>
      </w:pPr>
      <w:r>
        <w:t>alteration and weathering</w:t>
      </w:r>
    </w:p>
    <w:p w:rsidR="0020770E" w:rsidRDefault="0020770E" w:rsidP="003F19ED">
      <w:pPr>
        <w:pStyle w:val="ListParagraph"/>
        <w:numPr>
          <w:ilvl w:val="1"/>
          <w:numId w:val="28"/>
        </w:numPr>
      </w:pPr>
      <w:r>
        <w:t>structural geological features</w:t>
      </w:r>
    </w:p>
    <w:p w:rsidR="0020770E" w:rsidRDefault="0020770E" w:rsidP="003F19ED">
      <w:pPr>
        <w:pStyle w:val="ListParagraph"/>
        <w:numPr>
          <w:ilvl w:val="1"/>
          <w:numId w:val="28"/>
        </w:numPr>
      </w:pPr>
      <w:r>
        <w:t>virgin stress</w:t>
      </w:r>
    </w:p>
    <w:p w:rsidR="0020770E" w:rsidRDefault="0020770E" w:rsidP="003F19ED">
      <w:pPr>
        <w:pStyle w:val="ListParagraph"/>
        <w:numPr>
          <w:ilvl w:val="1"/>
          <w:numId w:val="28"/>
        </w:numPr>
      </w:pPr>
      <w:r>
        <w:t>chemical properties that may influence ore flow (re-cementing, sticky ore)</w:t>
      </w:r>
    </w:p>
    <w:p w:rsidR="0020770E" w:rsidRDefault="0020770E" w:rsidP="003F19ED">
      <w:pPr>
        <w:pStyle w:val="ListParagraph"/>
        <w:numPr>
          <w:ilvl w:val="1"/>
          <w:numId w:val="28"/>
        </w:numPr>
      </w:pPr>
      <w:r>
        <w:t>abrasive and communitive properties</w:t>
      </w:r>
    </w:p>
    <w:p w:rsidR="0020770E" w:rsidRDefault="0020770E" w:rsidP="003F19ED">
      <w:pPr>
        <w:pStyle w:val="ListParagraph"/>
        <w:numPr>
          <w:ilvl w:val="0"/>
          <w:numId w:val="28"/>
        </w:numPr>
      </w:pPr>
      <w:r>
        <w:t>Orebody value and spatial distribution of value</w:t>
      </w:r>
    </w:p>
    <w:p w:rsidR="0020770E" w:rsidRDefault="0020770E" w:rsidP="003F19ED">
      <w:pPr>
        <w:pStyle w:val="ListParagraph"/>
        <w:numPr>
          <w:ilvl w:val="1"/>
          <w:numId w:val="28"/>
        </w:numPr>
      </w:pPr>
      <w:r>
        <w:t>Average grade, cut-off grade, grade distribution</w:t>
      </w:r>
    </w:p>
    <w:p w:rsidR="0020770E" w:rsidRDefault="0020770E" w:rsidP="003F19ED">
      <w:pPr>
        <w:pStyle w:val="ListParagraph"/>
        <w:numPr>
          <w:ilvl w:val="1"/>
          <w:numId w:val="28"/>
        </w:numPr>
      </w:pPr>
      <w:r>
        <w:t>Economic value of the orebody</w:t>
      </w:r>
    </w:p>
    <w:p w:rsidR="0020770E" w:rsidRDefault="0020770E" w:rsidP="003F19ED">
      <w:pPr>
        <w:pStyle w:val="ListParagraph"/>
        <w:numPr>
          <w:ilvl w:val="1"/>
          <w:numId w:val="28"/>
        </w:numPr>
      </w:pPr>
      <w:r>
        <w:t>May define the shape and size of the economically mineable orebody</w:t>
      </w:r>
    </w:p>
    <w:p w:rsidR="0020770E" w:rsidRDefault="0020770E" w:rsidP="003F19ED">
      <w:pPr>
        <w:pStyle w:val="ListParagraph"/>
        <w:numPr>
          <w:ilvl w:val="0"/>
          <w:numId w:val="28"/>
        </w:numPr>
      </w:pPr>
      <w:r>
        <w:t>Engineering environment</w:t>
      </w:r>
    </w:p>
    <w:p w:rsidR="0020770E" w:rsidRDefault="0020770E" w:rsidP="003F19ED">
      <w:pPr>
        <w:pStyle w:val="ListParagraph"/>
        <w:numPr>
          <w:ilvl w:val="1"/>
          <w:numId w:val="28"/>
        </w:numPr>
      </w:pPr>
      <w:r>
        <w:t>Effects on local groundwater flow patterns and contamination</w:t>
      </w:r>
    </w:p>
    <w:p w:rsidR="0020770E" w:rsidRDefault="0020770E" w:rsidP="003F19ED">
      <w:pPr>
        <w:pStyle w:val="ListParagraph"/>
        <w:numPr>
          <w:ilvl w:val="1"/>
          <w:numId w:val="28"/>
        </w:numPr>
      </w:pPr>
      <w:r>
        <w:t>Disturbance or rupture of the ground surface</w:t>
      </w:r>
    </w:p>
    <w:p w:rsidR="0020770E" w:rsidRDefault="0020770E" w:rsidP="003F19ED">
      <w:pPr>
        <w:pStyle w:val="ListParagraph"/>
        <w:numPr>
          <w:ilvl w:val="1"/>
          <w:numId w:val="28"/>
        </w:numPr>
      </w:pPr>
      <w:r>
        <w:t>Limiting surface waste disposal by placing mine waste underground</w:t>
      </w:r>
    </w:p>
    <w:p w:rsidR="0020770E" w:rsidRDefault="0020770E" w:rsidP="003F19ED">
      <w:pPr>
        <w:pStyle w:val="ListParagraph"/>
        <w:numPr>
          <w:ilvl w:val="1"/>
          <w:numId w:val="28"/>
        </w:numPr>
      </w:pPr>
      <w:r>
        <w:t>Mine gases: methane, hydrogen sulphide, sulphur dioxide, carbon dioxide or radon</w:t>
      </w:r>
    </w:p>
    <w:p w:rsidR="0020770E" w:rsidRDefault="0020770E" w:rsidP="003F19ED">
      <w:pPr>
        <w:pStyle w:val="ListParagraph"/>
        <w:numPr>
          <w:ilvl w:val="1"/>
          <w:numId w:val="28"/>
        </w:numPr>
      </w:pPr>
      <w:r>
        <w:t>Virgin rock temperature</w:t>
      </w:r>
    </w:p>
    <w:p w:rsidR="0020770E" w:rsidRDefault="0020770E" w:rsidP="00497230">
      <w:pPr>
        <w:numPr>
          <w:ilvl w:val="0"/>
          <w:numId w:val="8"/>
        </w:numPr>
        <w:rPr>
          <w:i/>
          <w:sz w:val="24"/>
          <w:szCs w:val="24"/>
        </w:rPr>
      </w:pPr>
      <w:r w:rsidRPr="00497230">
        <w:rPr>
          <w:i/>
          <w:sz w:val="24"/>
          <w:szCs w:val="24"/>
        </w:rPr>
        <w:t>Describe the vertical crater retreat method with the aid of sketches.  Explain when you would use this method.</w:t>
      </w:r>
      <w:r w:rsidRPr="000266AB">
        <w:rPr>
          <w:i/>
          <w:sz w:val="24"/>
          <w:szCs w:val="24"/>
        </w:rPr>
        <w:tab/>
        <w:t>[</w:t>
      </w:r>
      <w:r>
        <w:rPr>
          <w:i/>
          <w:sz w:val="24"/>
          <w:szCs w:val="24"/>
        </w:rPr>
        <w:t>10</w:t>
      </w:r>
      <w:r w:rsidRPr="000266AB">
        <w:rPr>
          <w:i/>
          <w:sz w:val="24"/>
          <w:szCs w:val="24"/>
        </w:rPr>
        <w:t>]</w:t>
      </w:r>
    </w:p>
    <w:p w:rsidR="0020770E" w:rsidRDefault="0020770E" w:rsidP="003F19ED">
      <w:r>
        <w:t>Brady and Brown pg 341</w:t>
      </w:r>
    </w:p>
    <w:p w:rsidR="0020770E" w:rsidRDefault="0020770E" w:rsidP="003F19ED">
      <w:r>
        <w:t>VCR stoping is a variation on shrinkage stoping, made possible by developments in both large diameter blast hole drilling technology and explosive formulation.  It is a non-entry stoping method, the use of long, sub vertical blast holes eliminating the need for entry of operating personnel into the developing mine void.  Upward advance of the stope crown is affected by a series of cratering blasts using short, concentrated charges in the large diameter blast holes.  After each episode of blasting, sufficient ore is drawn from the stope to provide a suitable expansion void for the subsequent blast.</w:t>
      </w:r>
    </w:p>
    <w:p w:rsidR="0020770E" w:rsidRDefault="0020770E" w:rsidP="003F19ED">
      <w:r>
        <w:t>VCR stoping is applicable in many cases where conventional shrink stoping is feasible, although narrow orebody widths (less than about 3m) may not be tractable.  The method is also particularly suitable for mining configurations in which sub level development is difficult or impossible.  These geometric conditions arise frequently in pillar recovery operations in massive orebodies.</w:t>
      </w:r>
    </w:p>
    <w:p w:rsidR="0020770E" w:rsidRDefault="0020770E" w:rsidP="003F19ED">
      <w:r w:rsidRPr="00106B28">
        <w:rPr>
          <w:noProof/>
          <w:lang w:val="en-US"/>
        </w:rPr>
        <w:pict>
          <v:shape id="Picture 6" o:spid="_x0000_i1026" type="#_x0000_t75" style="width:303.75pt;height:234.75pt;visibility:visible">
            <v:imagedata r:id="rId8" o:title=""/>
          </v:shape>
        </w:pict>
      </w:r>
    </w:p>
    <w:p w:rsidR="0020770E" w:rsidRDefault="0020770E" w:rsidP="00497230">
      <w:pPr>
        <w:numPr>
          <w:ilvl w:val="0"/>
          <w:numId w:val="8"/>
        </w:numPr>
        <w:rPr>
          <w:i/>
          <w:sz w:val="24"/>
          <w:szCs w:val="24"/>
        </w:rPr>
      </w:pPr>
      <w:r w:rsidRPr="0003731A">
        <w:rPr>
          <w:i/>
          <w:sz w:val="24"/>
          <w:szCs w:val="24"/>
        </w:rPr>
        <w:t>Sketch the flow ellipsoid concept.  Indicate and describe the ellipsoid of motion, the limit ellipsoid and draw cone</w:t>
      </w:r>
      <w:r w:rsidRPr="00497230">
        <w:rPr>
          <w:i/>
          <w:sz w:val="24"/>
          <w:szCs w:val="24"/>
        </w:rPr>
        <w:t>.</w:t>
      </w:r>
      <w:r w:rsidRPr="000266AB">
        <w:rPr>
          <w:i/>
          <w:sz w:val="24"/>
          <w:szCs w:val="24"/>
        </w:rPr>
        <w:tab/>
        <w:t>[</w:t>
      </w:r>
      <w:r>
        <w:rPr>
          <w:i/>
          <w:sz w:val="24"/>
          <w:szCs w:val="24"/>
        </w:rPr>
        <w:t>5</w:t>
      </w:r>
      <w:r w:rsidRPr="000266AB">
        <w:rPr>
          <w:i/>
          <w:sz w:val="24"/>
          <w:szCs w:val="24"/>
        </w:rPr>
        <w:t>]</w:t>
      </w:r>
    </w:p>
    <w:p w:rsidR="0020770E" w:rsidRDefault="0020770E" w:rsidP="003F19ED">
      <w:r>
        <w:t>Brady and Brown pg 416</w:t>
      </w:r>
    </w:p>
    <w:p w:rsidR="0020770E" w:rsidRDefault="0020770E" w:rsidP="003F19ED">
      <w:r>
        <w:t>Brown (Block Caving Geomechanics) pg 257.</w:t>
      </w:r>
    </w:p>
    <w:p w:rsidR="0020770E" w:rsidRDefault="0020770E" w:rsidP="003F19ED">
      <w:r>
        <w:t>The ellipsoid of motion represents the zone of material which flows out under the influence of gravity.</w:t>
      </w:r>
    </w:p>
    <w:p w:rsidR="0020770E" w:rsidRDefault="0020770E" w:rsidP="003F19ED">
      <w:r>
        <w:t>The limit ellipsoid (ellipsoid of loosening) represents the zone in which material will have loosened and displacement, but will not reach the discharge point.  Material outside the limit ellipsoid will remain stationary.</w:t>
      </w:r>
    </w:p>
    <w:p w:rsidR="0020770E" w:rsidRDefault="0020770E" w:rsidP="003F19ED">
      <w:r>
        <w:t>As the draw proceeds, the originally horizontal line drawn through the broken material in the bunker will deflect downwards in the form of an inverted cone.  The shape of the cone indicates how the displacements occur in a central flow channel.</w:t>
      </w:r>
    </w:p>
    <w:p w:rsidR="0020770E" w:rsidRDefault="0020770E" w:rsidP="003F19ED">
      <w:r w:rsidRPr="00106B28">
        <w:rPr>
          <w:noProof/>
          <w:lang w:val="en-US"/>
        </w:rPr>
        <w:pict>
          <v:shape id="Picture 9" o:spid="_x0000_i1027" type="#_x0000_t75" style="width:276.75pt;height:232.5pt;visibility:visible">
            <v:imagedata r:id="rId9" o:title=""/>
          </v:shape>
        </w:pict>
      </w:r>
    </w:p>
    <w:p w:rsidR="0020770E" w:rsidRDefault="0020770E">
      <w:pPr>
        <w:spacing w:after="0" w:line="240" w:lineRule="auto"/>
      </w:pPr>
      <w:r>
        <w:br w:type="page"/>
      </w:r>
    </w:p>
    <w:p w:rsidR="0020770E" w:rsidRPr="00422507" w:rsidRDefault="0020770E" w:rsidP="008648F4">
      <w:pPr>
        <w:rPr>
          <w:b/>
        </w:rPr>
      </w:pPr>
      <w:r w:rsidRPr="00422507">
        <w:rPr>
          <w:b/>
        </w:rPr>
        <w:t>Q</w:t>
      </w:r>
      <w:r>
        <w:rPr>
          <w:b/>
        </w:rPr>
        <w:t>3</w:t>
      </w:r>
      <w:r w:rsidRPr="00422507">
        <w:rPr>
          <w:b/>
        </w:rPr>
        <w:t>.</w:t>
      </w:r>
    </w:p>
    <w:p w:rsidR="0020770E" w:rsidRDefault="0020770E" w:rsidP="006C0EF1">
      <w:pPr>
        <w:pStyle w:val="ListParagraph"/>
        <w:numPr>
          <w:ilvl w:val="0"/>
          <w:numId w:val="21"/>
        </w:numPr>
        <w:ind w:left="993" w:hanging="426"/>
        <w:rPr>
          <w:i/>
          <w:sz w:val="24"/>
          <w:szCs w:val="24"/>
        </w:rPr>
      </w:pPr>
      <w:r w:rsidRPr="007B4A51">
        <w:rPr>
          <w:i/>
          <w:sz w:val="24"/>
          <w:szCs w:val="24"/>
        </w:rPr>
        <w:t>Explain why you would recommend post filling of open stopes</w:t>
      </w:r>
      <w:r w:rsidRPr="006C0EF1">
        <w:rPr>
          <w:i/>
          <w:sz w:val="24"/>
          <w:szCs w:val="24"/>
        </w:rPr>
        <w:tab/>
        <w:t>[</w:t>
      </w:r>
      <w:r>
        <w:rPr>
          <w:i/>
          <w:sz w:val="24"/>
          <w:szCs w:val="24"/>
        </w:rPr>
        <w:t>3</w:t>
      </w:r>
      <w:r w:rsidRPr="006C0EF1">
        <w:rPr>
          <w:i/>
          <w:sz w:val="24"/>
          <w:szCs w:val="24"/>
        </w:rPr>
        <w:t>]</w:t>
      </w:r>
    </w:p>
    <w:p w:rsidR="0020770E" w:rsidRPr="006C0EF1" w:rsidRDefault="0020770E" w:rsidP="007B4A51">
      <w:r>
        <w:t>Post filling is done to maximise extraction of the orebody.  When the orebody is considerably larger than the maximum stable dimensions, it is necessary to divide the orebody into stope blocks, which will be stable.  Each stope is filled after the ore has been extracted and this enables the mining of adjacent stope blocks.</w:t>
      </w:r>
    </w:p>
    <w:p w:rsidR="0020770E" w:rsidRPr="007B4A51" w:rsidRDefault="0020770E" w:rsidP="007B4A51">
      <w:pPr>
        <w:numPr>
          <w:ilvl w:val="0"/>
          <w:numId w:val="21"/>
        </w:numPr>
        <w:tabs>
          <w:tab w:val="num" w:pos="851"/>
        </w:tabs>
        <w:ind w:left="993" w:hanging="426"/>
        <w:rPr>
          <w:i/>
          <w:sz w:val="24"/>
          <w:szCs w:val="24"/>
        </w:rPr>
      </w:pPr>
      <w:r w:rsidRPr="007B4A51">
        <w:rPr>
          <w:i/>
          <w:sz w:val="24"/>
          <w:szCs w:val="24"/>
        </w:rPr>
        <w:t>Calculate the required uniaxial compressive strength and cement content for stopes of the following dimensions:</w:t>
      </w:r>
    </w:p>
    <w:p w:rsidR="0020770E" w:rsidRPr="007B4A51" w:rsidRDefault="0020770E" w:rsidP="0034369D">
      <w:pPr>
        <w:numPr>
          <w:ilvl w:val="0"/>
          <w:numId w:val="32"/>
        </w:numPr>
        <w:rPr>
          <w:i/>
          <w:sz w:val="24"/>
          <w:szCs w:val="24"/>
        </w:rPr>
      </w:pPr>
      <w:r w:rsidRPr="007B4A51">
        <w:rPr>
          <w:i/>
          <w:sz w:val="24"/>
          <w:szCs w:val="24"/>
        </w:rPr>
        <w:t>60m long 15m wide and 20m high</w:t>
      </w:r>
    </w:p>
    <w:p w:rsidR="0020770E" w:rsidRPr="008648F4" w:rsidRDefault="0020770E" w:rsidP="0034369D">
      <w:pPr>
        <w:numPr>
          <w:ilvl w:val="0"/>
          <w:numId w:val="32"/>
        </w:numPr>
        <w:rPr>
          <w:i/>
          <w:sz w:val="24"/>
          <w:szCs w:val="24"/>
        </w:rPr>
      </w:pPr>
      <w:r w:rsidRPr="007B4A51">
        <w:rPr>
          <w:i/>
          <w:sz w:val="24"/>
          <w:szCs w:val="24"/>
        </w:rPr>
        <w:t>60m long 20m wide and 40m high</w:t>
      </w:r>
      <w:r w:rsidRPr="007B4A51">
        <w:rPr>
          <w:i/>
          <w:sz w:val="24"/>
          <w:szCs w:val="24"/>
        </w:rPr>
        <w:tab/>
      </w:r>
      <w:r w:rsidRPr="007B4A51">
        <w:rPr>
          <w:i/>
          <w:sz w:val="24"/>
          <w:szCs w:val="24"/>
        </w:rPr>
        <w:tab/>
      </w:r>
      <w:r w:rsidRPr="007B4A51">
        <w:rPr>
          <w:i/>
          <w:sz w:val="24"/>
          <w:szCs w:val="24"/>
        </w:rPr>
        <w:tab/>
      </w:r>
      <w:r w:rsidRPr="007B4A51">
        <w:rPr>
          <w:i/>
          <w:sz w:val="24"/>
          <w:szCs w:val="24"/>
        </w:rPr>
        <w:tab/>
      </w:r>
      <w:r w:rsidRPr="007B4A51">
        <w:rPr>
          <w:b/>
          <w:i/>
          <w:sz w:val="24"/>
          <w:szCs w:val="24"/>
        </w:rPr>
        <w:t>[</w:t>
      </w:r>
      <w:r>
        <w:rPr>
          <w:b/>
          <w:i/>
          <w:sz w:val="24"/>
          <w:szCs w:val="24"/>
        </w:rPr>
        <w:t>12</w:t>
      </w:r>
      <w:r w:rsidRPr="007B4A51">
        <w:rPr>
          <w:b/>
          <w:i/>
          <w:sz w:val="24"/>
          <w:szCs w:val="24"/>
        </w:rPr>
        <w:t>]</w:t>
      </w:r>
    </w:p>
    <w:p w:rsidR="0020770E" w:rsidRDefault="0020770E" w:rsidP="00584429">
      <w:r>
        <w:t>Stope length (B) = 60, stope width (D) = 15 and stope height (H) = 20</w:t>
      </w:r>
    </w:p>
    <w:p w:rsidR="0020770E" w:rsidRPr="00DC5018" w:rsidRDefault="0020770E" w:rsidP="00DC5018">
      <w:r w:rsidRPr="00106B28">
        <w:pict>
          <v:shape id="_x0000_i1028" type="#_x0000_t75" style="width:110.25pt;height:25.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doNotEmbedSystemFonts/&gt;&lt;w:defaultTabStop w:val=&quot;720&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C7DA3&quot;/&gt;&lt;wsp:rsid wsp:val=&quot;00005F23&quot;/&gt;&lt;wsp:rsid wsp:val=&quot;00013781&quot;/&gt;&lt;wsp:rsid wsp:val=&quot;00016E3D&quot;/&gt;&lt;wsp:rsid wsp:val=&quot;000266AB&quot;/&gt;&lt;wsp:rsid wsp:val=&quot;0003731A&quot;/&gt;&lt;wsp:rsid wsp:val=&quot;00041C5D&quot;/&gt;&lt;wsp:rsid wsp:val=&quot;0007074C&quot;/&gt;&lt;wsp:rsid wsp:val=&quot;00077599&quot;/&gt;&lt;wsp:rsid wsp:val=&quot;00097EF4&quot;/&gt;&lt;wsp:rsid wsp:val=&quot;000A3952&quot;/&gt;&lt;wsp:rsid wsp:val=&quot;000B360C&quot;/&gt;&lt;wsp:rsid wsp:val=&quot;000B6958&quot;/&gt;&lt;wsp:rsid wsp:val=&quot;000E46D4&quot;/&gt;&lt;wsp:rsid wsp:val=&quot;000E4A3A&quot;/&gt;&lt;wsp:rsid wsp:val=&quot;000F70AC&quot;/&gt;&lt;wsp:rsid wsp:val=&quot;00107613&quot;/&gt;&lt;wsp:rsid wsp:val=&quot;00120794&quot;/&gt;&lt;wsp:rsid wsp:val=&quot;00135F31&quot;/&gt;&lt;wsp:rsid wsp:val=&quot;00143C8A&quot;/&gt;&lt;wsp:rsid wsp:val=&quot;0016011C&quot;/&gt;&lt;wsp:rsid wsp:val=&quot;00173E2E&quot;/&gt;&lt;wsp:rsid wsp:val=&quot;0018311E&quot;/&gt;&lt;wsp:rsid wsp:val=&quot;001B3E88&quot;/&gt;&lt;wsp:rsid wsp:val=&quot;001B54CA&quot;/&gt;&lt;wsp:rsid wsp:val=&quot;001D3343&quot;/&gt;&lt;wsp:rsid wsp:val=&quot;002021BB&quot;/&gt;&lt;wsp:rsid wsp:val=&quot;00213D5F&quot;/&gt;&lt;wsp:rsid wsp:val=&quot;00232139&quot;/&gt;&lt;wsp:rsid wsp:val=&quot;00240E1D&quot;/&gt;&lt;wsp:rsid wsp:val=&quot;0024467F&quot;/&gt;&lt;wsp:rsid wsp:val=&quot;00253AD7&quot;/&gt;&lt;wsp:rsid wsp:val=&quot;00280A38&quot;/&gt;&lt;wsp:rsid wsp:val=&quot;00293375&quot;/&gt;&lt;wsp:rsid wsp:val=&quot;002A0409&quot;/&gt;&lt;wsp:rsid wsp:val=&quot;002A0E9E&quot;/&gt;&lt;wsp:rsid wsp:val=&quot;002A70F9&quot;/&gt;&lt;wsp:rsid wsp:val=&quot;002B168C&quot;/&gt;&lt;wsp:rsid wsp:val=&quot;002B1C6F&quot;/&gt;&lt;wsp:rsid wsp:val=&quot;002C5B65&quot;/&gt;&lt;wsp:rsid wsp:val=&quot;002E0A43&quot;/&gt;&lt;wsp:rsid wsp:val=&quot;002E24DB&quot;/&gt;&lt;wsp:rsid wsp:val=&quot;002F0198&quot;/&gt;&lt;wsp:rsid wsp:val=&quot;00303EDE&quot;/&gt;&lt;wsp:rsid wsp:val=&quot;003234C5&quot;/&gt;&lt;wsp:rsid wsp:val=&quot;0034369D&quot;/&gt;&lt;wsp:rsid wsp:val=&quot;00350B23&quot;/&gt;&lt;wsp:rsid wsp:val=&quot;00354460&quot;/&gt;&lt;wsp:rsid wsp:val=&quot;00361531&quot;/&gt;&lt;wsp:rsid wsp:val=&quot;0038781B&quot;/&gt;&lt;wsp:rsid wsp:val=&quot;003A2F3C&quot;/&gt;&lt;wsp:rsid wsp:val=&quot;003B70AE&quot;/&gt;&lt;wsp:rsid wsp:val=&quot;003C5BDB&quot;/&gt;&lt;wsp:rsid wsp:val=&quot;003F19ED&quot;/&gt;&lt;wsp:rsid wsp:val=&quot;003F6AA3&quot;/&gt;&lt;wsp:rsid wsp:val=&quot;00415418&quot;/&gt;&lt;wsp:rsid wsp:val=&quot;00422507&quot;/&gt;&lt;wsp:rsid wsp:val=&quot;00444985&quot;/&gt;&lt;wsp:rsid wsp:val=&quot;00471BAF&quot;/&gt;&lt;wsp:rsid wsp:val=&quot;00477C08&quot;/&gt;&lt;wsp:rsid wsp:val=&quot;00480200&quot;/&gt;&lt;wsp:rsid wsp:val=&quot;00494872&quot;/&gt;&lt;wsp:rsid wsp:val=&quot;00497230&quot;/&gt;&lt;wsp:rsid wsp:val=&quot;004A1B85&quot;/&gt;&lt;wsp:rsid wsp:val=&quot;004A49C1&quot;/&gt;&lt;wsp:rsid wsp:val=&quot;004A4E08&quot;/&gt;&lt;wsp:rsid wsp:val=&quot;004B5CEC&quot;/&gt;&lt;wsp:rsid wsp:val=&quot;004C06F7&quot;/&gt;&lt;wsp:rsid wsp:val=&quot;004C7DA3&quot;/&gt;&lt;wsp:rsid wsp:val=&quot;004D206B&quot;/&gt;&lt;wsp:rsid wsp:val=&quot;004E18FE&quot;/&gt;&lt;wsp:rsid wsp:val=&quot;00512F2F&quot;/&gt;&lt;wsp:rsid wsp:val=&quot;005170D3&quot;/&gt;&lt;wsp:rsid wsp:val=&quot;00520BF6&quot;/&gt;&lt;wsp:rsid wsp:val=&quot;00535531&quot;/&gt;&lt;wsp:rsid wsp:val=&quot;005478B0&quot;/&gt;&lt;wsp:rsid wsp:val=&quot;005559FA&quot;/&gt;&lt;wsp:rsid wsp:val=&quot;00564F56&quot;/&gt;&lt;wsp:rsid wsp:val=&quot;00584429&quot;/&gt;&lt;wsp:rsid wsp:val=&quot;00592B23&quot;/&gt;&lt;wsp:rsid wsp:val=&quot;005A2CF1&quot;/&gt;&lt;wsp:rsid wsp:val=&quot;005B41A9&quot;/&gt;&lt;wsp:rsid wsp:val=&quot;005B6287&quot;/&gt;&lt;wsp:rsid wsp:val=&quot;005B6BCC&quot;/&gt;&lt;wsp:rsid wsp:val=&quot;005C21C3&quot;/&gt;&lt;wsp:rsid wsp:val=&quot;005D3E01&quot;/&gt;&lt;wsp:rsid wsp:val=&quot;005F247B&quot;/&gt;&lt;wsp:rsid wsp:val=&quot;00600ABF&quot;/&gt;&lt;wsp:rsid wsp:val=&quot;0060517A&quot;/&gt;&lt;wsp:rsid wsp:val=&quot;00605EBF&quot;/&gt;&lt;wsp:rsid wsp:val=&quot;006138A3&quot;/&gt;&lt;wsp:rsid wsp:val=&quot;006161BC&quot;/&gt;&lt;wsp:rsid wsp:val=&quot;00616F67&quot;/&gt;&lt;wsp:rsid wsp:val=&quot;00632988&quot;/&gt;&lt;wsp:rsid wsp:val=&quot;00635165&quot;/&gt;&lt;wsp:rsid wsp:val=&quot;00636871&quot;/&gt;&lt;wsp:rsid wsp:val=&quot;00656695&quot;/&gt;&lt;wsp:rsid wsp:val=&quot;006629F6&quot;/&gt;&lt;wsp:rsid wsp:val=&quot;006852A3&quot;/&gt;&lt;wsp:rsid wsp:val=&quot;006876AF&quot;/&gt;&lt;wsp:rsid wsp:val=&quot;006903F5&quot;/&gt;&lt;wsp:rsid wsp:val=&quot;0069097B&quot;/&gt;&lt;wsp:rsid wsp:val=&quot;006C0EF1&quot;/&gt;&lt;wsp:rsid wsp:val=&quot;006C3145&quot;/&gt;&lt;wsp:rsid wsp:val=&quot;006C7CAB&quot;/&gt;&lt;wsp:rsid wsp:val=&quot;00704515&quot;/&gt;&lt;wsp:rsid wsp:val=&quot;00707874&quot;/&gt;&lt;wsp:rsid wsp:val=&quot;007743C7&quot;/&gt;&lt;wsp:rsid wsp:val=&quot;007A229C&quot;/&gt;&lt;wsp:rsid wsp:val=&quot;007A4519&quot;/&gt;&lt;wsp:rsid wsp:val=&quot;007B1FB3&quot;/&gt;&lt;wsp:rsid wsp:val=&quot;007B4A51&quot;/&gt;&lt;wsp:rsid wsp:val=&quot;007B7F77&quot;/&gt;&lt;wsp:rsid wsp:val=&quot;007E425C&quot;/&gt;&lt;wsp:rsid wsp:val=&quot;007E668E&quot;/&gt;&lt;wsp:rsid wsp:val=&quot;00804F39&quot;/&gt;&lt;wsp:rsid wsp:val=&quot;00816262&quot;/&gt;&lt;wsp:rsid wsp:val=&quot;008346A1&quot;/&gt;&lt;wsp:rsid wsp:val=&quot;00842C36&quot;/&gt;&lt;wsp:rsid wsp:val=&quot;008476BA&quot;/&gt;&lt;wsp:rsid wsp:val=&quot;00851582&quot;/&gt;&lt;wsp:rsid wsp:val=&quot;008573E8&quot;/&gt;&lt;wsp:rsid wsp:val=&quot;00857E3E&quot;/&gt;&lt;wsp:rsid wsp:val=&quot;008648F4&quot;/&gt;&lt;wsp:rsid wsp:val=&quot;00866777&quot;/&gt;&lt;wsp:rsid wsp:val=&quot;00875344&quot;/&gt;&lt;wsp:rsid wsp:val=&quot;008844A9&quot;/&gt;&lt;wsp:rsid wsp:val=&quot;00887A93&quot;/&gt;&lt;wsp:rsid wsp:val=&quot;00887DAB&quot;/&gt;&lt;wsp:rsid wsp:val=&quot;00896D70&quot;/&gt;&lt;wsp:rsid wsp:val=&quot;008A175C&quot;/&gt;&lt;wsp:rsid wsp:val=&quot;008C2C14&quot;/&gt;&lt;wsp:rsid wsp:val=&quot;008E0197&quot;/&gt;&lt;wsp:rsid wsp:val=&quot;008E2295&quot;/&gt;&lt;wsp:rsid wsp:val=&quot;008E6082&quot;/&gt;&lt;wsp:rsid wsp:val=&quot;008F2599&quot;/&gt;&lt;wsp:rsid wsp:val=&quot;00982283&quot;/&gt;&lt;wsp:rsid wsp:val=&quot;009B5AA8&quot;/&gt;&lt;wsp:rsid wsp:val=&quot;009C2757&quot;/&gt;&lt;wsp:rsid wsp:val=&quot;009D2E80&quot;/&gt;&lt;wsp:rsid wsp:val=&quot;009D336D&quot;/&gt;&lt;wsp:rsid wsp:val=&quot;009E3D0D&quot;/&gt;&lt;wsp:rsid wsp:val=&quot;00A16EC9&quot;/&gt;&lt;wsp:rsid wsp:val=&quot;00A23B1E&quot;/&gt;&lt;wsp:rsid wsp:val=&quot;00A30157&quot;/&gt;&lt;wsp:rsid wsp:val=&quot;00A63115&quot;/&gt;&lt;wsp:rsid wsp:val=&quot;00A63360&quot;/&gt;&lt;wsp:rsid wsp:val=&quot;00A64C1A&quot;/&gt;&lt;wsp:rsid wsp:val=&quot;00A90ED2&quot;/&gt;&lt;wsp:rsid wsp:val=&quot;00AA2A6F&quot;/&gt;&lt;wsp:rsid wsp:val=&quot;00AD2A4D&quot;/&gt;&lt;wsp:rsid wsp:val=&quot;00AE5B55&quot;/&gt;&lt;wsp:rsid wsp:val=&quot;00AF4B7A&quot;/&gt;&lt;wsp:rsid wsp:val=&quot;00B449EA&quot;/&gt;&lt;wsp:rsid wsp:val=&quot;00B63652&quot;/&gt;&lt;wsp:rsid wsp:val=&quot;00BA4AAD&quot;/&gt;&lt;wsp:rsid wsp:val=&quot;00BC7F47&quot;/&gt;&lt;wsp:rsid wsp:val=&quot;00BD4F12&quot;/&gt;&lt;wsp:rsid wsp:val=&quot;00C0121C&quot;/&gt;&lt;wsp:rsid wsp:val=&quot;00C62831&quot;/&gt;&lt;wsp:rsid wsp:val=&quot;00C67BF9&quot;/&gt;&lt;wsp:rsid wsp:val=&quot;00C76F5F&quot;/&gt;&lt;wsp:rsid wsp:val=&quot;00C8094D&quot;/&gt;&lt;wsp:rsid wsp:val=&quot;00CB28E4&quot;/&gt;&lt;wsp:rsid wsp:val=&quot;00CC4A9D&quot;/&gt;&lt;wsp:rsid wsp:val=&quot;00CD06ED&quot;/&gt;&lt;wsp:rsid wsp:val=&quot;00CD4A97&quot;/&gt;&lt;wsp:rsid wsp:val=&quot;00CD553E&quot;/&gt;&lt;wsp:rsid wsp:val=&quot;00CE0601&quot;/&gt;&lt;wsp:rsid wsp:val=&quot;00CE7DAF&quot;/&gt;&lt;wsp:rsid wsp:val=&quot;00D044A0&quot;/&gt;&lt;wsp:rsid wsp:val=&quot;00D1421C&quot;/&gt;&lt;wsp:rsid wsp:val=&quot;00D1472C&quot;/&gt;&lt;wsp:rsid wsp:val=&quot;00D841BC&quot;/&gt;&lt;wsp:rsid wsp:val=&quot;00DB0AE2&quot;/&gt;&lt;wsp:rsid wsp:val=&quot;00DB575E&quot;/&gt;&lt;wsp:rsid wsp:val=&quot;00DC5018&quot;/&gt;&lt;wsp:rsid wsp:val=&quot;00DD6126&quot;/&gt;&lt;wsp:rsid wsp:val=&quot;00DE67B9&quot;/&gt;&lt;wsp:rsid wsp:val=&quot;00E067FF&quot;/&gt;&lt;wsp:rsid wsp:val=&quot;00E24554&quot;/&gt;&lt;wsp:rsid wsp:val=&quot;00E35892&quot;/&gt;&lt;wsp:rsid wsp:val=&quot;00E81002&quot;/&gt;&lt;wsp:rsid wsp:val=&quot;00E836F5&quot;/&gt;&lt;wsp:rsid wsp:val=&quot;00E85047&quot;/&gt;&lt;wsp:rsid wsp:val=&quot;00EA0F1D&quot;/&gt;&lt;wsp:rsid wsp:val=&quot;00ED4874&quot;/&gt;&lt;wsp:rsid wsp:val=&quot;00EF3BE0&quot;/&gt;&lt;wsp:rsid wsp:val=&quot;00EF475B&quot;/&gt;&lt;wsp:rsid wsp:val=&quot;00F043D2&quot;/&gt;&lt;wsp:rsid wsp:val=&quot;00F15FBB&quot;/&gt;&lt;wsp:rsid wsp:val=&quot;00F24634&quot;/&gt;&lt;wsp:rsid wsp:val=&quot;00F56C74&quot;/&gt;&lt;wsp:rsid wsp:val=&quot;00F66F82&quot;/&gt;&lt;wsp:rsid wsp:val=&quot;00F72B71&quot;/&gt;&lt;wsp:rsid wsp:val=&quot;00F813A6&quot;/&gt;&lt;wsp:rsid wsp:val=&quot;00F84022&quot;/&gt;&lt;wsp:rsid wsp:val=&quot;00F879E2&quot;/&gt;&lt;wsp:rsid wsp:val=&quot;00FA6CEC&quot;/&gt;&lt;wsp:rsid wsp:val=&quot;00FB30DD&quot;/&gt;&lt;wsp:rsid wsp:val=&quot;00FB616A&quot;/&gt;&lt;wsp:rsid wsp:val=&quot;00FD2972&quot;/&gt;&lt;wsp:rsid wsp:val=&quot;00FE727E&quot;/&gt;&lt;wsp:rsid wsp:val=&quot;00FF2F14&quot;/&gt;&lt;/wsp:rsids&gt;&lt;/w:docPr&gt;&lt;w:body&gt;&lt;w:p wsp:rsidR=&quot;00000000&quot; wsp:rsidRDefault=&quot;00143C8A&quot;&gt;&lt;m:oMathPara&gt;&lt;m:oMath&gt;&lt;m:r&gt;&lt;w:rPr&gt;&lt;w:rFonts w:ascii=&quot;Cambria Math&quot; w:h-ansi=&quot;Cambria Math&quot;/&gt;&lt;wx:font wx:val=&quot;Cambria Math&quot;/&gt;&lt;w:i/&gt;&lt;/w:rPr&gt;&lt;m:t&gt;UCS=&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F.B&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³&lt;/m:t&gt;&lt;/m:r&gt;&lt;/m:e&gt;&lt;m:sub&gt;&lt;m:r&gt;&lt;w:rPr&gt;&lt;w:rFonts w:ascii=&quot;Cambria Math&quot; w:h-ansi=&quot;Cambria Math&quot;/&gt;&lt;wx:font wx:val=&quot;Cambria Math&quot;/&gt;&lt;w:i/&gt;&lt;/w:rPr&gt;&lt;m:t&gt;b&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2H-D&lt;/m:t&gt;&lt;/m:r&gt;&lt;/m:e&gt;&lt;/m:d&gt;&lt;/m:num&gt;&lt;m:den&gt;&lt;m:r&gt;&lt;w:rPr&gt;&lt;w:rFonts w:ascii=&quot;Cambria Math&quot; w:h-ansi=&quot;Cambria Math&quot;/&gt;&lt;wx:font wx:val=&quot;Cambria Math&quot;/&gt;&lt;w:i/&gt;&lt;/w:rPr&gt;&lt;m:t&gt;2H+2B-D&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0" o:title="" chromakey="white"/>
          </v:shape>
        </w:pict>
      </w:r>
    </w:p>
    <w:p w:rsidR="0020770E" w:rsidRPr="00DC5018" w:rsidRDefault="0020770E" w:rsidP="00DC5018">
      <w:r w:rsidRPr="00106B28">
        <w:pict>
          <v:shape id="_x0000_i1029" type="#_x0000_t75" style="width:174.75pt;height:25.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doNotEmbedSystemFonts/&gt;&lt;w:defaultTabStop w:val=&quot;720&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C7DA3&quot;/&gt;&lt;wsp:rsid wsp:val=&quot;00005F23&quot;/&gt;&lt;wsp:rsid wsp:val=&quot;00013781&quot;/&gt;&lt;wsp:rsid wsp:val=&quot;00016E3D&quot;/&gt;&lt;wsp:rsid wsp:val=&quot;000266AB&quot;/&gt;&lt;wsp:rsid wsp:val=&quot;0003731A&quot;/&gt;&lt;wsp:rsid wsp:val=&quot;00041C5D&quot;/&gt;&lt;wsp:rsid wsp:val=&quot;0007074C&quot;/&gt;&lt;wsp:rsid wsp:val=&quot;00077599&quot;/&gt;&lt;wsp:rsid wsp:val=&quot;00097EF4&quot;/&gt;&lt;wsp:rsid wsp:val=&quot;000A3952&quot;/&gt;&lt;wsp:rsid wsp:val=&quot;000B360C&quot;/&gt;&lt;wsp:rsid wsp:val=&quot;000B6958&quot;/&gt;&lt;wsp:rsid wsp:val=&quot;000E46D4&quot;/&gt;&lt;wsp:rsid wsp:val=&quot;000E4A3A&quot;/&gt;&lt;wsp:rsid wsp:val=&quot;000F70AC&quot;/&gt;&lt;wsp:rsid wsp:val=&quot;00106B28&quot;/&gt;&lt;wsp:rsid wsp:val=&quot;00107613&quot;/&gt;&lt;wsp:rsid wsp:val=&quot;00120794&quot;/&gt;&lt;wsp:rsid wsp:val=&quot;00135F31&quot;/&gt;&lt;wsp:rsid wsp:val=&quot;0016011C&quot;/&gt;&lt;wsp:rsid wsp:val=&quot;00173E2E&quot;/&gt;&lt;wsp:rsid wsp:val=&quot;0018311E&quot;/&gt;&lt;wsp:rsid wsp:val=&quot;001B3E88&quot;/&gt;&lt;wsp:rsid wsp:val=&quot;001B54CA&quot;/&gt;&lt;wsp:rsid wsp:val=&quot;001D3343&quot;/&gt;&lt;wsp:rsid wsp:val=&quot;002021BB&quot;/&gt;&lt;wsp:rsid wsp:val=&quot;00213D5F&quot;/&gt;&lt;wsp:rsid wsp:val=&quot;00232139&quot;/&gt;&lt;wsp:rsid wsp:val=&quot;00240E1D&quot;/&gt;&lt;wsp:rsid wsp:val=&quot;0024467F&quot;/&gt;&lt;wsp:rsid wsp:val=&quot;00253AD7&quot;/&gt;&lt;wsp:rsid wsp:val=&quot;00280A38&quot;/&gt;&lt;wsp:rsid wsp:val=&quot;00293375&quot;/&gt;&lt;wsp:rsid wsp:val=&quot;002A0409&quot;/&gt;&lt;wsp:rsid wsp:val=&quot;002A0E9E&quot;/&gt;&lt;wsp:rsid wsp:val=&quot;002A70F9&quot;/&gt;&lt;wsp:rsid wsp:val=&quot;002B168C&quot;/&gt;&lt;wsp:rsid wsp:val=&quot;002B1C6F&quot;/&gt;&lt;wsp:rsid wsp:val=&quot;002C5B65&quot;/&gt;&lt;wsp:rsid wsp:val=&quot;002E0A43&quot;/&gt;&lt;wsp:rsid wsp:val=&quot;002E24DB&quot;/&gt;&lt;wsp:rsid wsp:val=&quot;002F0198&quot;/&gt;&lt;wsp:rsid wsp:val=&quot;00303EDE&quot;/&gt;&lt;wsp:rsid wsp:val=&quot;003234C5&quot;/&gt;&lt;wsp:rsid wsp:val=&quot;0034369D&quot;/&gt;&lt;wsp:rsid wsp:val=&quot;00350B23&quot;/&gt;&lt;wsp:rsid wsp:val=&quot;00354460&quot;/&gt;&lt;wsp:rsid wsp:val=&quot;00361531&quot;/&gt;&lt;wsp:rsid wsp:val=&quot;0038781B&quot;/&gt;&lt;wsp:rsid wsp:val=&quot;003A2F3C&quot;/&gt;&lt;wsp:rsid wsp:val=&quot;003B70AE&quot;/&gt;&lt;wsp:rsid wsp:val=&quot;003C5BDB&quot;/&gt;&lt;wsp:rsid wsp:val=&quot;003F19ED&quot;/&gt;&lt;wsp:rsid wsp:val=&quot;003F6AA3&quot;/&gt;&lt;wsp:rsid wsp:val=&quot;00415418&quot;/&gt;&lt;wsp:rsid wsp:val=&quot;00422507&quot;/&gt;&lt;wsp:rsid wsp:val=&quot;00444985&quot;/&gt;&lt;wsp:rsid wsp:val=&quot;00471BAF&quot;/&gt;&lt;wsp:rsid wsp:val=&quot;00477C08&quot;/&gt;&lt;wsp:rsid wsp:val=&quot;00480200&quot;/&gt;&lt;wsp:rsid wsp:val=&quot;00494872&quot;/&gt;&lt;wsp:rsid wsp:val=&quot;00497230&quot;/&gt;&lt;wsp:rsid wsp:val=&quot;004A1B85&quot;/&gt;&lt;wsp:rsid wsp:val=&quot;004A49C1&quot;/&gt;&lt;wsp:rsid wsp:val=&quot;004A4E08&quot;/&gt;&lt;wsp:rsid wsp:val=&quot;004B5CEC&quot;/&gt;&lt;wsp:rsid wsp:val=&quot;004C06F7&quot;/&gt;&lt;wsp:rsid wsp:val=&quot;004C7DA3&quot;/&gt;&lt;wsp:rsid wsp:val=&quot;004D206B&quot;/&gt;&lt;wsp:rsid wsp:val=&quot;004E18FE&quot;/&gt;&lt;wsp:rsid wsp:val=&quot;00512F2F&quot;/&gt;&lt;wsp:rsid wsp:val=&quot;005170D3&quot;/&gt;&lt;wsp:rsid wsp:val=&quot;00520BF6&quot;/&gt;&lt;wsp:rsid wsp:val=&quot;00535531&quot;/&gt;&lt;wsp:rsid wsp:val=&quot;005478B0&quot;/&gt;&lt;wsp:rsid wsp:val=&quot;005559FA&quot;/&gt;&lt;wsp:rsid wsp:val=&quot;00564F56&quot;/&gt;&lt;wsp:rsid wsp:val=&quot;00584429&quot;/&gt;&lt;wsp:rsid wsp:val=&quot;00592B23&quot;/&gt;&lt;wsp:rsid wsp:val=&quot;005A2CF1&quot;/&gt;&lt;wsp:rsid wsp:val=&quot;005B41A9&quot;/&gt;&lt;wsp:rsid wsp:val=&quot;005B6287&quot;/&gt;&lt;wsp:rsid wsp:val=&quot;005B6BCC&quot;/&gt;&lt;wsp:rsid wsp:val=&quot;005C21C3&quot;/&gt;&lt;wsp:rsid wsp:val=&quot;005D3E01&quot;/&gt;&lt;wsp:rsid wsp:val=&quot;005F247B&quot;/&gt;&lt;wsp:rsid wsp:val=&quot;00600ABF&quot;/&gt;&lt;wsp:rsid wsp:val=&quot;0060517A&quot;/&gt;&lt;wsp:rsid wsp:val=&quot;00605EBF&quot;/&gt;&lt;wsp:rsid wsp:val=&quot;006138A3&quot;/&gt;&lt;wsp:rsid wsp:val=&quot;006161BC&quot;/&gt;&lt;wsp:rsid wsp:val=&quot;00616F67&quot;/&gt;&lt;wsp:rsid wsp:val=&quot;00632988&quot;/&gt;&lt;wsp:rsid wsp:val=&quot;00635165&quot;/&gt;&lt;wsp:rsid wsp:val=&quot;00636871&quot;/&gt;&lt;wsp:rsid wsp:val=&quot;00656695&quot;/&gt;&lt;wsp:rsid wsp:val=&quot;006629F6&quot;/&gt;&lt;wsp:rsid wsp:val=&quot;006852A3&quot;/&gt;&lt;wsp:rsid wsp:val=&quot;006876AF&quot;/&gt;&lt;wsp:rsid wsp:val=&quot;006903F5&quot;/&gt;&lt;wsp:rsid wsp:val=&quot;0069097B&quot;/&gt;&lt;wsp:rsid wsp:val=&quot;006C0EF1&quot;/&gt;&lt;wsp:rsid wsp:val=&quot;006C3145&quot;/&gt;&lt;wsp:rsid wsp:val=&quot;006C7CAB&quot;/&gt;&lt;wsp:rsid wsp:val=&quot;00704515&quot;/&gt;&lt;wsp:rsid wsp:val=&quot;00707874&quot;/&gt;&lt;wsp:rsid wsp:val=&quot;00727472&quot;/&gt;&lt;wsp:rsid wsp:val=&quot;007743C7&quot;/&gt;&lt;wsp:rsid wsp:val=&quot;007A229C&quot;/&gt;&lt;wsp:rsid wsp:val=&quot;007A4519&quot;/&gt;&lt;wsp:rsid wsp:val=&quot;007B1FB3&quot;/&gt;&lt;wsp:rsid wsp:val=&quot;007B4A51&quot;/&gt;&lt;wsp:rsid wsp:val=&quot;007B7F77&quot;/&gt;&lt;wsp:rsid wsp:val=&quot;007E425C&quot;/&gt;&lt;wsp:rsid wsp:val=&quot;007E668E&quot;/&gt;&lt;wsp:rsid wsp:val=&quot;00804F39&quot;/&gt;&lt;wsp:rsid wsp:val=&quot;00816262&quot;/&gt;&lt;wsp:rsid wsp:val=&quot;008346A1&quot;/&gt;&lt;wsp:rsid wsp:val=&quot;00842C36&quot;/&gt;&lt;wsp:rsid wsp:val=&quot;008476BA&quot;/&gt;&lt;wsp:rsid wsp:val=&quot;00851582&quot;/&gt;&lt;wsp:rsid wsp:val=&quot;008573E8&quot;/&gt;&lt;wsp:rsid wsp:val=&quot;00857E3E&quot;/&gt;&lt;wsp:rsid wsp:val=&quot;008648F4&quot;/&gt;&lt;wsp:rsid wsp:val=&quot;00866777&quot;/&gt;&lt;wsp:rsid wsp:val=&quot;00875344&quot;/&gt;&lt;wsp:rsid wsp:val=&quot;008844A9&quot;/&gt;&lt;wsp:rsid wsp:val=&quot;00887A93&quot;/&gt;&lt;wsp:rsid wsp:val=&quot;00887DAB&quot;/&gt;&lt;wsp:rsid wsp:val=&quot;00896D70&quot;/&gt;&lt;wsp:rsid wsp:val=&quot;008A175C&quot;/&gt;&lt;wsp:rsid wsp:val=&quot;008C2C14&quot;/&gt;&lt;wsp:rsid wsp:val=&quot;008E0197&quot;/&gt;&lt;wsp:rsid wsp:val=&quot;008E2295&quot;/&gt;&lt;wsp:rsid wsp:val=&quot;008E6082&quot;/&gt;&lt;wsp:rsid wsp:val=&quot;008F2599&quot;/&gt;&lt;wsp:rsid wsp:val=&quot;00982283&quot;/&gt;&lt;wsp:rsid wsp:val=&quot;009B5AA8&quot;/&gt;&lt;wsp:rsid wsp:val=&quot;009C2757&quot;/&gt;&lt;wsp:rsid wsp:val=&quot;009D2E80&quot;/&gt;&lt;wsp:rsid wsp:val=&quot;009D336D&quot;/&gt;&lt;wsp:rsid wsp:val=&quot;009E3D0D&quot;/&gt;&lt;wsp:rsid wsp:val=&quot;00A16EC9&quot;/&gt;&lt;wsp:rsid wsp:val=&quot;00A23B1E&quot;/&gt;&lt;wsp:rsid wsp:val=&quot;00A30157&quot;/&gt;&lt;wsp:rsid wsp:val=&quot;00A63115&quot;/&gt;&lt;wsp:rsid wsp:val=&quot;00A63360&quot;/&gt;&lt;wsp:rsid wsp:val=&quot;00A64C1A&quot;/&gt;&lt;wsp:rsid wsp:val=&quot;00A90ED2&quot;/&gt;&lt;wsp:rsid wsp:val=&quot;00AA2A6F&quot;/&gt;&lt;wsp:rsid wsp:val=&quot;00AD2A4D&quot;/&gt;&lt;wsp:rsid wsp:val=&quot;00AE5B55&quot;/&gt;&lt;wsp:rsid wsp:val=&quot;00AF4B7A&quot;/&gt;&lt;wsp:rsid wsp:val=&quot;00B449EA&quot;/&gt;&lt;wsp:rsid wsp:val=&quot;00B63652&quot;/&gt;&lt;wsp:rsid wsp:val=&quot;00BA4AAD&quot;/&gt;&lt;wsp:rsid wsp:val=&quot;00BC7F47&quot;/&gt;&lt;wsp:rsid wsp:val=&quot;00BD4F12&quot;/&gt;&lt;wsp:rsid wsp:val=&quot;00C0121C&quot;/&gt;&lt;wsp:rsid wsp:val=&quot;00C62831&quot;/&gt;&lt;wsp:rsid wsp:val=&quot;00C67BF9&quot;/&gt;&lt;wsp:rsid wsp:val=&quot;00C76F5F&quot;/&gt;&lt;wsp:rsid wsp:val=&quot;00C8094D&quot;/&gt;&lt;wsp:rsid wsp:val=&quot;00CB28E4&quot;/&gt;&lt;wsp:rsid wsp:val=&quot;00CC4A9D&quot;/&gt;&lt;wsp:rsid wsp:val=&quot;00CD06ED&quot;/&gt;&lt;wsp:rsid wsp:val=&quot;00CD4A97&quot;/&gt;&lt;wsp:rsid wsp:val=&quot;00CD553E&quot;/&gt;&lt;wsp:rsid wsp:val=&quot;00CE0601&quot;/&gt;&lt;wsp:rsid wsp:val=&quot;00CE7DAF&quot;/&gt;&lt;wsp:rsid wsp:val=&quot;00D044A0&quot;/&gt;&lt;wsp:rsid wsp:val=&quot;00D1421C&quot;/&gt;&lt;wsp:rsid wsp:val=&quot;00D1472C&quot;/&gt;&lt;wsp:rsid wsp:val=&quot;00D841BC&quot;/&gt;&lt;wsp:rsid wsp:val=&quot;00DB0AE2&quot;/&gt;&lt;wsp:rsid wsp:val=&quot;00DB575E&quot;/&gt;&lt;wsp:rsid wsp:val=&quot;00DC5018&quot;/&gt;&lt;wsp:rsid wsp:val=&quot;00DD6126&quot;/&gt;&lt;wsp:rsid wsp:val=&quot;00DE67B9&quot;/&gt;&lt;wsp:rsid wsp:val=&quot;00E067FF&quot;/&gt;&lt;wsp:rsid wsp:val=&quot;00E24554&quot;/&gt;&lt;wsp:rsid wsp:val=&quot;00E35892&quot;/&gt;&lt;wsp:rsid wsp:val=&quot;00E81002&quot;/&gt;&lt;wsp:rsid wsp:val=&quot;00E836F5&quot;/&gt;&lt;wsp:rsid wsp:val=&quot;00E85047&quot;/&gt;&lt;wsp:rsid wsp:val=&quot;00EA0F1D&quot;/&gt;&lt;wsp:rsid wsp:val=&quot;00ED4874&quot;/&gt;&lt;wsp:rsid wsp:val=&quot;00EF3BE0&quot;/&gt;&lt;wsp:rsid wsp:val=&quot;00EF475B&quot;/&gt;&lt;wsp:rsid wsp:val=&quot;00F043D2&quot;/&gt;&lt;wsp:rsid wsp:val=&quot;00F15FBB&quot;/&gt;&lt;wsp:rsid wsp:val=&quot;00F24634&quot;/&gt;&lt;wsp:rsid wsp:val=&quot;00F56C74&quot;/&gt;&lt;wsp:rsid wsp:val=&quot;00F66F82&quot;/&gt;&lt;wsp:rsid wsp:val=&quot;00F72B71&quot;/&gt;&lt;wsp:rsid wsp:val=&quot;00F813A6&quot;/&gt;&lt;wsp:rsid wsp:val=&quot;00F84022&quot;/&gt;&lt;wsp:rsid wsp:val=&quot;00F879E2&quot;/&gt;&lt;wsp:rsid wsp:val=&quot;00FA6CEC&quot;/&gt;&lt;wsp:rsid wsp:val=&quot;00FB30DD&quot;/&gt;&lt;wsp:rsid wsp:val=&quot;00FB616A&quot;/&gt;&lt;wsp:rsid wsp:val=&quot;00FD2972&quot;/&gt;&lt;wsp:rsid wsp:val=&quot;00FE727E&quot;/&gt;&lt;wsp:rsid wsp:val=&quot;00FF2F14&quot;/&gt;&lt;/wsp:rsids&gt;&lt;/w:docPr&gt;&lt;w:body&gt;&lt;w:p wsp:rsidR=&quot;00000000&quot; wsp:rsidRDefault=&quot;00727472&quot;&gt;&lt;m:oMathPara&gt;&lt;m:oMath&gt;&lt;m:r&gt;&lt;w:rPr&gt;&lt;w:rFonts w:ascii=&quot;Cambria Math&quot; w:h-ansi=&quot;Cambria Math&quot;/&gt;&lt;wx:font wx:val=&quot;Cambria Math&quot;/&gt;&lt;w:i/&gt;&lt;/w:rPr&gt;&lt;m:t&gt;UCS=&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5Ã—60Ã—18Ã—&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2Ã—20-15&lt;/m:t&gt;&lt;/m:r&gt;&lt;/m:e&gt;&lt;/m:d&gt;&lt;/m:num&gt;&lt;m:den&gt;&lt;m:r&gt;&lt;w:rPr&gt;&lt;w:rFonts w:ascii=&quot;Cambria Math&quot; w:h-ansi=&quot;Cambria Math&quot;/&gt;&lt;wx:font wx:val=&quot;Cambria Math&quot;/&gt;&lt;w:i/&gt;&lt;/w:rPr&gt;&lt;m:t&gt;2Ã—20+2Ã—60-1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1" o:title="" chromakey="white"/>
          </v:shape>
        </w:pict>
      </w:r>
    </w:p>
    <w:p w:rsidR="0020770E" w:rsidRPr="00DC5018" w:rsidRDefault="0020770E" w:rsidP="00DC5018">
      <w:pPr>
        <w:rPr>
          <w:i/>
        </w:rPr>
      </w:pPr>
      <w:r>
        <w:rPr>
          <w:i/>
        </w:rPr>
        <w:t>UCS = 279kPa</w:t>
      </w:r>
      <w:r>
        <w:rPr>
          <w:i/>
        </w:rPr>
        <w:tab/>
      </w:r>
      <w:r>
        <w:rPr>
          <w:i/>
        </w:rPr>
        <w:tab/>
      </w:r>
      <w:r>
        <w:rPr>
          <w:i/>
        </w:rPr>
        <w:tab/>
      </w:r>
      <w:r>
        <w:rPr>
          <w:i/>
        </w:rPr>
        <w:tab/>
      </w:r>
      <w:r>
        <w:rPr>
          <w:i/>
        </w:rPr>
        <w:tab/>
      </w:r>
      <w:r>
        <w:rPr>
          <w:i/>
        </w:rPr>
        <w:tab/>
      </w:r>
      <w:r>
        <w:rPr>
          <w:i/>
        </w:rPr>
        <w:tab/>
      </w:r>
      <w:r>
        <w:rPr>
          <w:i/>
        </w:rPr>
        <w:tab/>
      </w:r>
      <w:r>
        <w:rPr>
          <w:i/>
        </w:rPr>
        <w:tab/>
        <w:t>(3)</w:t>
      </w:r>
    </w:p>
    <w:p w:rsidR="0020770E" w:rsidRPr="001B54CA" w:rsidRDefault="0020770E" w:rsidP="00CD553E">
      <w:r w:rsidRPr="00106B28">
        <w:pict>
          <v:shape id="_x0000_i1030" type="#_x0000_t75" style="width:88.5pt;height:26.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doNotEmbedSystemFonts/&gt;&lt;w:defaultTabStop w:val=&quot;720&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C7DA3&quot;/&gt;&lt;wsp:rsid wsp:val=&quot;00005F23&quot;/&gt;&lt;wsp:rsid wsp:val=&quot;00013781&quot;/&gt;&lt;wsp:rsid wsp:val=&quot;00016E3D&quot;/&gt;&lt;wsp:rsid wsp:val=&quot;000266AB&quot;/&gt;&lt;wsp:rsid wsp:val=&quot;0003731A&quot;/&gt;&lt;wsp:rsid wsp:val=&quot;00041C5D&quot;/&gt;&lt;wsp:rsid wsp:val=&quot;0007074C&quot;/&gt;&lt;wsp:rsid wsp:val=&quot;00077599&quot;/&gt;&lt;wsp:rsid wsp:val=&quot;00097EF4&quot;/&gt;&lt;wsp:rsid wsp:val=&quot;000A3952&quot;/&gt;&lt;wsp:rsid wsp:val=&quot;000B360C&quot;/&gt;&lt;wsp:rsid wsp:val=&quot;000B6958&quot;/&gt;&lt;wsp:rsid wsp:val=&quot;000E46D4&quot;/&gt;&lt;wsp:rsid wsp:val=&quot;000E4A3A&quot;/&gt;&lt;wsp:rsid wsp:val=&quot;000F70AC&quot;/&gt;&lt;wsp:rsid wsp:val=&quot;00106B28&quot;/&gt;&lt;wsp:rsid wsp:val=&quot;00107613&quot;/&gt;&lt;wsp:rsid wsp:val=&quot;00120794&quot;/&gt;&lt;wsp:rsid wsp:val=&quot;00135F31&quot;/&gt;&lt;wsp:rsid wsp:val=&quot;0016011C&quot;/&gt;&lt;wsp:rsid wsp:val=&quot;00173E2E&quot;/&gt;&lt;wsp:rsid wsp:val=&quot;0018311E&quot;/&gt;&lt;wsp:rsid wsp:val=&quot;001B3E88&quot;/&gt;&lt;wsp:rsid wsp:val=&quot;001B54CA&quot;/&gt;&lt;wsp:rsid wsp:val=&quot;001D3343&quot;/&gt;&lt;wsp:rsid wsp:val=&quot;002021BB&quot;/&gt;&lt;wsp:rsid wsp:val=&quot;00213D5F&quot;/&gt;&lt;wsp:rsid wsp:val=&quot;00232139&quot;/&gt;&lt;wsp:rsid wsp:val=&quot;00240E1D&quot;/&gt;&lt;wsp:rsid wsp:val=&quot;0024467F&quot;/&gt;&lt;wsp:rsid wsp:val=&quot;00253AD7&quot;/&gt;&lt;wsp:rsid wsp:val=&quot;00280A38&quot;/&gt;&lt;wsp:rsid wsp:val=&quot;00293375&quot;/&gt;&lt;wsp:rsid wsp:val=&quot;002A0409&quot;/&gt;&lt;wsp:rsid wsp:val=&quot;002A0E9E&quot;/&gt;&lt;wsp:rsid wsp:val=&quot;002A70F9&quot;/&gt;&lt;wsp:rsid wsp:val=&quot;002B168C&quot;/&gt;&lt;wsp:rsid wsp:val=&quot;002B1C6F&quot;/&gt;&lt;wsp:rsid wsp:val=&quot;002C5B65&quot;/&gt;&lt;wsp:rsid wsp:val=&quot;002E0A43&quot;/&gt;&lt;wsp:rsid wsp:val=&quot;002E24DB&quot;/&gt;&lt;wsp:rsid wsp:val=&quot;002F0198&quot;/&gt;&lt;wsp:rsid wsp:val=&quot;00303EDE&quot;/&gt;&lt;wsp:rsid wsp:val=&quot;003234C5&quot;/&gt;&lt;wsp:rsid wsp:val=&quot;0034369D&quot;/&gt;&lt;wsp:rsid wsp:val=&quot;00350B23&quot;/&gt;&lt;wsp:rsid wsp:val=&quot;00354460&quot;/&gt;&lt;wsp:rsid wsp:val=&quot;00361531&quot;/&gt;&lt;wsp:rsid wsp:val=&quot;0038781B&quot;/&gt;&lt;wsp:rsid wsp:val=&quot;003A2F3C&quot;/&gt;&lt;wsp:rsid wsp:val=&quot;003B70AE&quot;/&gt;&lt;wsp:rsid wsp:val=&quot;003C5BDB&quot;/&gt;&lt;wsp:rsid wsp:val=&quot;003F19ED&quot;/&gt;&lt;wsp:rsid wsp:val=&quot;003F6AA3&quot;/&gt;&lt;wsp:rsid wsp:val=&quot;00415418&quot;/&gt;&lt;wsp:rsid wsp:val=&quot;00422507&quot;/&gt;&lt;wsp:rsid wsp:val=&quot;00444985&quot;/&gt;&lt;wsp:rsid wsp:val=&quot;00471BAF&quot;/&gt;&lt;wsp:rsid wsp:val=&quot;00477C08&quot;/&gt;&lt;wsp:rsid wsp:val=&quot;00480200&quot;/&gt;&lt;wsp:rsid wsp:val=&quot;00494872&quot;/&gt;&lt;wsp:rsid wsp:val=&quot;00497230&quot;/&gt;&lt;wsp:rsid wsp:val=&quot;004A1B85&quot;/&gt;&lt;wsp:rsid wsp:val=&quot;004A49C1&quot;/&gt;&lt;wsp:rsid wsp:val=&quot;004A4E08&quot;/&gt;&lt;wsp:rsid wsp:val=&quot;004B5CEC&quot;/&gt;&lt;wsp:rsid wsp:val=&quot;004C06F7&quot;/&gt;&lt;wsp:rsid wsp:val=&quot;004C7DA3&quot;/&gt;&lt;wsp:rsid wsp:val=&quot;004D206B&quot;/&gt;&lt;wsp:rsid wsp:val=&quot;004E18FE&quot;/&gt;&lt;wsp:rsid wsp:val=&quot;00512F2F&quot;/&gt;&lt;wsp:rsid wsp:val=&quot;005170D3&quot;/&gt;&lt;wsp:rsid wsp:val=&quot;00520BF6&quot;/&gt;&lt;wsp:rsid wsp:val=&quot;00535531&quot;/&gt;&lt;wsp:rsid wsp:val=&quot;005478B0&quot;/&gt;&lt;wsp:rsid wsp:val=&quot;005559FA&quot;/&gt;&lt;wsp:rsid wsp:val=&quot;00564F56&quot;/&gt;&lt;wsp:rsid wsp:val=&quot;00584429&quot;/&gt;&lt;wsp:rsid wsp:val=&quot;00592B23&quot;/&gt;&lt;wsp:rsid wsp:val=&quot;005A2CF1&quot;/&gt;&lt;wsp:rsid wsp:val=&quot;005B41A9&quot;/&gt;&lt;wsp:rsid wsp:val=&quot;005B6287&quot;/&gt;&lt;wsp:rsid wsp:val=&quot;005B6BCC&quot;/&gt;&lt;wsp:rsid wsp:val=&quot;005C21C3&quot;/&gt;&lt;wsp:rsid wsp:val=&quot;005D3E01&quot;/&gt;&lt;wsp:rsid wsp:val=&quot;005F247B&quot;/&gt;&lt;wsp:rsid wsp:val=&quot;00600ABF&quot;/&gt;&lt;wsp:rsid wsp:val=&quot;0060517A&quot;/&gt;&lt;wsp:rsid wsp:val=&quot;00605EBF&quot;/&gt;&lt;wsp:rsid wsp:val=&quot;006138A3&quot;/&gt;&lt;wsp:rsid wsp:val=&quot;006161BC&quot;/&gt;&lt;wsp:rsid wsp:val=&quot;00616F67&quot;/&gt;&lt;wsp:rsid wsp:val=&quot;00632988&quot;/&gt;&lt;wsp:rsid wsp:val=&quot;00635165&quot;/&gt;&lt;wsp:rsid wsp:val=&quot;00636871&quot;/&gt;&lt;wsp:rsid wsp:val=&quot;00656695&quot;/&gt;&lt;wsp:rsid wsp:val=&quot;006629F6&quot;/&gt;&lt;wsp:rsid wsp:val=&quot;006852A3&quot;/&gt;&lt;wsp:rsid wsp:val=&quot;006876AF&quot;/&gt;&lt;wsp:rsid wsp:val=&quot;006903F5&quot;/&gt;&lt;wsp:rsid wsp:val=&quot;0069097B&quot;/&gt;&lt;wsp:rsid wsp:val=&quot;006C0EF1&quot;/&gt;&lt;wsp:rsid wsp:val=&quot;006C3145&quot;/&gt;&lt;wsp:rsid wsp:val=&quot;006C7CAB&quot;/&gt;&lt;wsp:rsid wsp:val=&quot;00704515&quot;/&gt;&lt;wsp:rsid wsp:val=&quot;00707874&quot;/&gt;&lt;wsp:rsid wsp:val=&quot;007743C7&quot;/&gt;&lt;wsp:rsid wsp:val=&quot;007A229C&quot;/&gt;&lt;wsp:rsid wsp:val=&quot;007A4519&quot;/&gt;&lt;wsp:rsid wsp:val=&quot;007B1FB3&quot;/&gt;&lt;wsp:rsid wsp:val=&quot;007B4A51&quot;/&gt;&lt;wsp:rsid wsp:val=&quot;007B7F77&quot;/&gt;&lt;wsp:rsid wsp:val=&quot;007E425C&quot;/&gt;&lt;wsp:rsid wsp:val=&quot;007E668E&quot;/&gt;&lt;wsp:rsid wsp:val=&quot;00804F39&quot;/&gt;&lt;wsp:rsid wsp:val=&quot;00816262&quot;/&gt;&lt;wsp:rsid wsp:val=&quot;008346A1&quot;/&gt;&lt;wsp:rsid wsp:val=&quot;00842C36&quot;/&gt;&lt;wsp:rsid wsp:val=&quot;008476BA&quot;/&gt;&lt;wsp:rsid wsp:val=&quot;00851582&quot;/&gt;&lt;wsp:rsid wsp:val=&quot;008573E8&quot;/&gt;&lt;wsp:rsid wsp:val=&quot;00857E3E&quot;/&gt;&lt;wsp:rsid wsp:val=&quot;008648F4&quot;/&gt;&lt;wsp:rsid wsp:val=&quot;00866777&quot;/&gt;&lt;wsp:rsid wsp:val=&quot;00875344&quot;/&gt;&lt;wsp:rsid wsp:val=&quot;008844A9&quot;/&gt;&lt;wsp:rsid wsp:val=&quot;00887A93&quot;/&gt;&lt;wsp:rsid wsp:val=&quot;00887DAB&quot;/&gt;&lt;wsp:rsid wsp:val=&quot;00896D70&quot;/&gt;&lt;wsp:rsid wsp:val=&quot;008A175C&quot;/&gt;&lt;wsp:rsid wsp:val=&quot;008C2C14&quot;/&gt;&lt;wsp:rsid wsp:val=&quot;008E0197&quot;/&gt;&lt;wsp:rsid wsp:val=&quot;008E2295&quot;/&gt;&lt;wsp:rsid wsp:val=&quot;008E6082&quot;/&gt;&lt;wsp:rsid wsp:val=&quot;008F2599&quot;/&gt;&lt;wsp:rsid wsp:val=&quot;00982283&quot;/&gt;&lt;wsp:rsid wsp:val=&quot;009B5AA8&quot;/&gt;&lt;wsp:rsid wsp:val=&quot;009C2757&quot;/&gt;&lt;wsp:rsid wsp:val=&quot;009D2E80&quot;/&gt;&lt;wsp:rsid wsp:val=&quot;009D336D&quot;/&gt;&lt;wsp:rsid wsp:val=&quot;009E3D0D&quot;/&gt;&lt;wsp:rsid wsp:val=&quot;00A127CD&quot;/&gt;&lt;wsp:rsid wsp:val=&quot;00A16EC9&quot;/&gt;&lt;wsp:rsid wsp:val=&quot;00A23B1E&quot;/&gt;&lt;wsp:rsid wsp:val=&quot;00A30157&quot;/&gt;&lt;wsp:rsid wsp:val=&quot;00A63115&quot;/&gt;&lt;wsp:rsid wsp:val=&quot;00A63360&quot;/&gt;&lt;wsp:rsid wsp:val=&quot;00A64C1A&quot;/&gt;&lt;wsp:rsid wsp:val=&quot;00A90ED2&quot;/&gt;&lt;wsp:rsid wsp:val=&quot;00AA2A6F&quot;/&gt;&lt;wsp:rsid wsp:val=&quot;00AD2A4D&quot;/&gt;&lt;wsp:rsid wsp:val=&quot;00AE5B55&quot;/&gt;&lt;wsp:rsid wsp:val=&quot;00AF4B7A&quot;/&gt;&lt;wsp:rsid wsp:val=&quot;00B449EA&quot;/&gt;&lt;wsp:rsid wsp:val=&quot;00B63652&quot;/&gt;&lt;wsp:rsid wsp:val=&quot;00BA4AAD&quot;/&gt;&lt;wsp:rsid wsp:val=&quot;00BC7F47&quot;/&gt;&lt;wsp:rsid wsp:val=&quot;00BD4F12&quot;/&gt;&lt;wsp:rsid wsp:val=&quot;00C0121C&quot;/&gt;&lt;wsp:rsid wsp:val=&quot;00C62831&quot;/&gt;&lt;wsp:rsid wsp:val=&quot;00C67BF9&quot;/&gt;&lt;wsp:rsid wsp:val=&quot;00C76F5F&quot;/&gt;&lt;wsp:rsid wsp:val=&quot;00C8094D&quot;/&gt;&lt;wsp:rsid wsp:val=&quot;00CB28E4&quot;/&gt;&lt;wsp:rsid wsp:val=&quot;00CC4A9D&quot;/&gt;&lt;wsp:rsid wsp:val=&quot;00CD06ED&quot;/&gt;&lt;wsp:rsid wsp:val=&quot;00CD4A97&quot;/&gt;&lt;wsp:rsid wsp:val=&quot;00CD553E&quot;/&gt;&lt;wsp:rsid wsp:val=&quot;00CE0601&quot;/&gt;&lt;wsp:rsid wsp:val=&quot;00CE7DAF&quot;/&gt;&lt;wsp:rsid wsp:val=&quot;00D044A0&quot;/&gt;&lt;wsp:rsid wsp:val=&quot;00D1421C&quot;/&gt;&lt;wsp:rsid wsp:val=&quot;00D1472C&quot;/&gt;&lt;wsp:rsid wsp:val=&quot;00D841BC&quot;/&gt;&lt;wsp:rsid wsp:val=&quot;00DB0AE2&quot;/&gt;&lt;wsp:rsid wsp:val=&quot;00DB575E&quot;/&gt;&lt;wsp:rsid wsp:val=&quot;00DC5018&quot;/&gt;&lt;wsp:rsid wsp:val=&quot;00DD6126&quot;/&gt;&lt;wsp:rsid wsp:val=&quot;00DE67B9&quot;/&gt;&lt;wsp:rsid wsp:val=&quot;00E067FF&quot;/&gt;&lt;wsp:rsid wsp:val=&quot;00E24554&quot;/&gt;&lt;wsp:rsid wsp:val=&quot;00E35892&quot;/&gt;&lt;wsp:rsid wsp:val=&quot;00E81002&quot;/&gt;&lt;wsp:rsid wsp:val=&quot;00E836F5&quot;/&gt;&lt;wsp:rsid wsp:val=&quot;00E85047&quot;/&gt;&lt;wsp:rsid wsp:val=&quot;00EA0F1D&quot;/&gt;&lt;wsp:rsid wsp:val=&quot;00ED4874&quot;/&gt;&lt;wsp:rsid wsp:val=&quot;00EF3BE0&quot;/&gt;&lt;wsp:rsid wsp:val=&quot;00EF475B&quot;/&gt;&lt;wsp:rsid wsp:val=&quot;00F043D2&quot;/&gt;&lt;wsp:rsid wsp:val=&quot;00F15FBB&quot;/&gt;&lt;wsp:rsid wsp:val=&quot;00F24634&quot;/&gt;&lt;wsp:rsid wsp:val=&quot;00F56C74&quot;/&gt;&lt;wsp:rsid wsp:val=&quot;00F66F82&quot;/&gt;&lt;wsp:rsid wsp:val=&quot;00F72B71&quot;/&gt;&lt;wsp:rsid wsp:val=&quot;00F813A6&quot;/&gt;&lt;wsp:rsid wsp:val=&quot;00F84022&quot;/&gt;&lt;wsp:rsid wsp:val=&quot;00F879E2&quot;/&gt;&lt;wsp:rsid wsp:val=&quot;00FA6CEC&quot;/&gt;&lt;wsp:rsid wsp:val=&quot;00FB30DD&quot;/&gt;&lt;wsp:rsid wsp:val=&quot;00FB616A&quot;/&gt;&lt;wsp:rsid wsp:val=&quot;00FD2972&quot;/&gt;&lt;wsp:rsid wsp:val=&quot;00FE727E&quot;/&gt;&lt;wsp:rsid wsp:val=&quot;00FF2F14&quot;/&gt;&lt;/wsp:rsids&gt;&lt;/w:docPr&gt;&lt;w:body&gt;&lt;w:p wsp:rsidR=&quot;00000000&quot; wsp:rsidRDefault=&quot;00A127CD&quot;&gt;&lt;m:oMathPara&gt;&lt;m:oMath&gt;&lt;m:r&gt;&lt;w:rPr&gt;&lt;w:rFonts w:ascii=&quot;Cambria Math&quot; w:h-ansi=&quot;Cambria Math&quot;/&gt;&lt;wx:font wx:val=&quot;Cambria Math&quot;/&gt;&lt;w:i/&gt;&lt;/w:rPr&gt;&lt;m:t&gt;UCS=&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7&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lt;/m:t&gt;&lt;/m:r&gt;&lt;m:f&gt;&lt;m:fPr&gt;&lt;m:type m:val=&quot;lin&quot;/&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c&lt;/m:t&gt;&lt;/m:r&gt;&lt;/m:num&gt;&lt;m:den&gt;&lt;m:r&gt;&lt;w:rPr&gt;&lt;w:rFonts w:ascii=&quot;Cambria Math&quot; w:h-ansi=&quot;Cambria Math&quot;/&gt;&lt;wx:font wx:val=&quot;Cambria Math&quot;/&gt;&lt;w:i/&gt;&lt;/w:rPr&gt;&lt;m:t&gt;n)&lt;/m:t&gt;&lt;/m:r&gt;&lt;/m:den&gt;&lt;/m:f&gt;&lt;/m:e&gt;&lt;m:sup&gt;&lt;m:r&gt;&lt;w:rPr&gt;&lt;w:rFonts w:ascii=&quot;Cambria Math&quot; w:h-ansi=&quot;Cambria Math&quot;/&gt;&lt;wx:font wx:val=&quot;Cambria Math&quot;/&gt;&lt;w:i/&gt;&lt;/w:rPr&gt;&lt;m:t&gt;1.54&lt;/m:t&gt;&lt;/m:r&gt;&lt;/m:sup&gt;&lt;/m:sSup&gt;&lt;/m:num&gt;&lt;m:den&gt;&lt;m:r&gt;&lt;w:rPr&gt;&lt;w:rFonts w:ascii=&quot;Cambria Math&quot; w:h-ansi=&quot;Cambria Math&quot;/&gt;&lt;wx:font wx:val=&quot;Cambria Math&quot;/&gt;&lt;w:i/&gt;&lt;/w:rPr&gt;&lt;m:t&gt;F&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 o:title="" chromakey="white"/>
          </v:shape>
        </w:pict>
      </w:r>
    </w:p>
    <w:p w:rsidR="0020770E" w:rsidRPr="001B54CA" w:rsidRDefault="0020770E" w:rsidP="00CD553E">
      <w:r w:rsidRPr="00106B28">
        <w:pict>
          <v:shape id="_x0000_i1031" type="#_x0000_t75" style="width:117.75pt;height:30.7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doNotEmbedSystemFonts/&gt;&lt;w:defaultTabStop w:val=&quot;720&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C7DA3&quot;/&gt;&lt;wsp:rsid wsp:val=&quot;00005F23&quot;/&gt;&lt;wsp:rsid wsp:val=&quot;00013781&quot;/&gt;&lt;wsp:rsid wsp:val=&quot;00016E3D&quot;/&gt;&lt;wsp:rsid wsp:val=&quot;000266AB&quot;/&gt;&lt;wsp:rsid wsp:val=&quot;0003731A&quot;/&gt;&lt;wsp:rsid wsp:val=&quot;00041C5D&quot;/&gt;&lt;wsp:rsid wsp:val=&quot;0007074C&quot;/&gt;&lt;wsp:rsid wsp:val=&quot;00077599&quot;/&gt;&lt;wsp:rsid wsp:val=&quot;00097EF4&quot;/&gt;&lt;wsp:rsid wsp:val=&quot;000A3952&quot;/&gt;&lt;wsp:rsid wsp:val=&quot;000B360C&quot;/&gt;&lt;wsp:rsid wsp:val=&quot;000B6958&quot;/&gt;&lt;wsp:rsid wsp:val=&quot;000E46D4&quot;/&gt;&lt;wsp:rsid wsp:val=&quot;000E4A3A&quot;/&gt;&lt;wsp:rsid wsp:val=&quot;000F70AC&quot;/&gt;&lt;wsp:rsid wsp:val=&quot;00106B28&quot;/&gt;&lt;wsp:rsid wsp:val=&quot;00107613&quot;/&gt;&lt;wsp:rsid wsp:val=&quot;00120794&quot;/&gt;&lt;wsp:rsid wsp:val=&quot;00135F31&quot;/&gt;&lt;wsp:rsid wsp:val=&quot;0016011C&quot;/&gt;&lt;wsp:rsid wsp:val=&quot;00173E2E&quot;/&gt;&lt;wsp:rsid wsp:val=&quot;0018311E&quot;/&gt;&lt;wsp:rsid wsp:val=&quot;001B3E88&quot;/&gt;&lt;wsp:rsid wsp:val=&quot;001B54CA&quot;/&gt;&lt;wsp:rsid wsp:val=&quot;001D3343&quot;/&gt;&lt;wsp:rsid wsp:val=&quot;002021BB&quot;/&gt;&lt;wsp:rsid wsp:val=&quot;00213D5F&quot;/&gt;&lt;wsp:rsid wsp:val=&quot;00232139&quot;/&gt;&lt;wsp:rsid wsp:val=&quot;00240E1D&quot;/&gt;&lt;wsp:rsid wsp:val=&quot;0024467F&quot;/&gt;&lt;wsp:rsid wsp:val=&quot;00253AD7&quot;/&gt;&lt;wsp:rsid wsp:val=&quot;002609EC&quot;/&gt;&lt;wsp:rsid wsp:val=&quot;00280A38&quot;/&gt;&lt;wsp:rsid wsp:val=&quot;00293375&quot;/&gt;&lt;wsp:rsid wsp:val=&quot;002A0409&quot;/&gt;&lt;wsp:rsid wsp:val=&quot;002A0E9E&quot;/&gt;&lt;wsp:rsid wsp:val=&quot;002A70F9&quot;/&gt;&lt;wsp:rsid wsp:val=&quot;002B168C&quot;/&gt;&lt;wsp:rsid wsp:val=&quot;002B1C6F&quot;/&gt;&lt;wsp:rsid wsp:val=&quot;002C5B65&quot;/&gt;&lt;wsp:rsid wsp:val=&quot;002E0A43&quot;/&gt;&lt;wsp:rsid wsp:val=&quot;002E24DB&quot;/&gt;&lt;wsp:rsid wsp:val=&quot;002F0198&quot;/&gt;&lt;wsp:rsid wsp:val=&quot;00303EDE&quot;/&gt;&lt;wsp:rsid wsp:val=&quot;003234C5&quot;/&gt;&lt;wsp:rsid wsp:val=&quot;0034369D&quot;/&gt;&lt;wsp:rsid wsp:val=&quot;00350B23&quot;/&gt;&lt;wsp:rsid wsp:val=&quot;00354460&quot;/&gt;&lt;wsp:rsid wsp:val=&quot;00361531&quot;/&gt;&lt;wsp:rsid wsp:val=&quot;0038781B&quot;/&gt;&lt;wsp:rsid wsp:val=&quot;003A2F3C&quot;/&gt;&lt;wsp:rsid wsp:val=&quot;003B70AE&quot;/&gt;&lt;wsp:rsid wsp:val=&quot;003C5BDB&quot;/&gt;&lt;wsp:rsid wsp:val=&quot;003F19ED&quot;/&gt;&lt;wsp:rsid wsp:val=&quot;003F6AA3&quot;/&gt;&lt;wsp:rsid wsp:val=&quot;00415418&quot;/&gt;&lt;wsp:rsid wsp:val=&quot;00422507&quot;/&gt;&lt;wsp:rsid wsp:val=&quot;00444985&quot;/&gt;&lt;wsp:rsid wsp:val=&quot;00471BAF&quot;/&gt;&lt;wsp:rsid wsp:val=&quot;00477C08&quot;/&gt;&lt;wsp:rsid wsp:val=&quot;00480200&quot;/&gt;&lt;wsp:rsid wsp:val=&quot;00494872&quot;/&gt;&lt;wsp:rsid wsp:val=&quot;00497230&quot;/&gt;&lt;wsp:rsid wsp:val=&quot;004A1B85&quot;/&gt;&lt;wsp:rsid wsp:val=&quot;004A49C1&quot;/&gt;&lt;wsp:rsid wsp:val=&quot;004A4E08&quot;/&gt;&lt;wsp:rsid wsp:val=&quot;004B5CEC&quot;/&gt;&lt;wsp:rsid wsp:val=&quot;004C06F7&quot;/&gt;&lt;wsp:rsid wsp:val=&quot;004C7DA3&quot;/&gt;&lt;wsp:rsid wsp:val=&quot;004D206B&quot;/&gt;&lt;wsp:rsid wsp:val=&quot;004E18FE&quot;/&gt;&lt;wsp:rsid wsp:val=&quot;00512F2F&quot;/&gt;&lt;wsp:rsid wsp:val=&quot;005170D3&quot;/&gt;&lt;wsp:rsid wsp:val=&quot;00520BF6&quot;/&gt;&lt;wsp:rsid wsp:val=&quot;00535531&quot;/&gt;&lt;wsp:rsid wsp:val=&quot;005478B0&quot;/&gt;&lt;wsp:rsid wsp:val=&quot;005559FA&quot;/&gt;&lt;wsp:rsid wsp:val=&quot;00564F56&quot;/&gt;&lt;wsp:rsid wsp:val=&quot;00584429&quot;/&gt;&lt;wsp:rsid wsp:val=&quot;00592B23&quot;/&gt;&lt;wsp:rsid wsp:val=&quot;005A2CF1&quot;/&gt;&lt;wsp:rsid wsp:val=&quot;005B41A9&quot;/&gt;&lt;wsp:rsid wsp:val=&quot;005B6287&quot;/&gt;&lt;wsp:rsid wsp:val=&quot;005B6BCC&quot;/&gt;&lt;wsp:rsid wsp:val=&quot;005C21C3&quot;/&gt;&lt;wsp:rsid wsp:val=&quot;005D3E01&quot;/&gt;&lt;wsp:rsid wsp:val=&quot;005F247B&quot;/&gt;&lt;wsp:rsid wsp:val=&quot;00600ABF&quot;/&gt;&lt;wsp:rsid wsp:val=&quot;0060517A&quot;/&gt;&lt;wsp:rsid wsp:val=&quot;00605EBF&quot;/&gt;&lt;wsp:rsid wsp:val=&quot;006138A3&quot;/&gt;&lt;wsp:rsid wsp:val=&quot;006161BC&quot;/&gt;&lt;wsp:rsid wsp:val=&quot;00616F67&quot;/&gt;&lt;wsp:rsid wsp:val=&quot;00632988&quot;/&gt;&lt;wsp:rsid wsp:val=&quot;00635165&quot;/&gt;&lt;wsp:rsid wsp:val=&quot;00636871&quot;/&gt;&lt;wsp:rsid wsp:val=&quot;00656695&quot;/&gt;&lt;wsp:rsid wsp:val=&quot;006629F6&quot;/&gt;&lt;wsp:rsid wsp:val=&quot;006852A3&quot;/&gt;&lt;wsp:rsid wsp:val=&quot;006876AF&quot;/&gt;&lt;wsp:rsid wsp:val=&quot;006903F5&quot;/&gt;&lt;wsp:rsid wsp:val=&quot;0069097B&quot;/&gt;&lt;wsp:rsid wsp:val=&quot;006C0EF1&quot;/&gt;&lt;wsp:rsid wsp:val=&quot;006C3145&quot;/&gt;&lt;wsp:rsid wsp:val=&quot;006C7CAB&quot;/&gt;&lt;wsp:rsid wsp:val=&quot;00704515&quot;/&gt;&lt;wsp:rsid wsp:val=&quot;00707874&quot;/&gt;&lt;wsp:rsid wsp:val=&quot;007743C7&quot;/&gt;&lt;wsp:rsid wsp:val=&quot;007A229C&quot;/&gt;&lt;wsp:rsid wsp:val=&quot;007A4519&quot;/&gt;&lt;wsp:rsid wsp:val=&quot;007B1FB3&quot;/&gt;&lt;wsp:rsid wsp:val=&quot;007B4A51&quot;/&gt;&lt;wsp:rsid wsp:val=&quot;007B7F77&quot;/&gt;&lt;wsp:rsid wsp:val=&quot;007E425C&quot;/&gt;&lt;wsp:rsid wsp:val=&quot;007E668E&quot;/&gt;&lt;wsp:rsid wsp:val=&quot;00804F39&quot;/&gt;&lt;wsp:rsid wsp:val=&quot;00816262&quot;/&gt;&lt;wsp:rsid wsp:val=&quot;008346A1&quot;/&gt;&lt;wsp:rsid wsp:val=&quot;00842C36&quot;/&gt;&lt;wsp:rsid wsp:val=&quot;008476BA&quot;/&gt;&lt;wsp:rsid wsp:val=&quot;00851582&quot;/&gt;&lt;wsp:rsid wsp:val=&quot;008573E8&quot;/&gt;&lt;wsp:rsid wsp:val=&quot;00857E3E&quot;/&gt;&lt;wsp:rsid wsp:val=&quot;008648F4&quot;/&gt;&lt;wsp:rsid wsp:val=&quot;00866777&quot;/&gt;&lt;wsp:rsid wsp:val=&quot;00875344&quot;/&gt;&lt;wsp:rsid wsp:val=&quot;008844A9&quot;/&gt;&lt;wsp:rsid wsp:val=&quot;00887A93&quot;/&gt;&lt;wsp:rsid wsp:val=&quot;00887DAB&quot;/&gt;&lt;wsp:rsid wsp:val=&quot;00896D70&quot;/&gt;&lt;wsp:rsid wsp:val=&quot;008A175C&quot;/&gt;&lt;wsp:rsid wsp:val=&quot;008C2C14&quot;/&gt;&lt;wsp:rsid wsp:val=&quot;008E0197&quot;/&gt;&lt;wsp:rsid wsp:val=&quot;008E2295&quot;/&gt;&lt;wsp:rsid wsp:val=&quot;008E6082&quot;/&gt;&lt;wsp:rsid wsp:val=&quot;008F2599&quot;/&gt;&lt;wsp:rsid wsp:val=&quot;00982283&quot;/&gt;&lt;wsp:rsid wsp:val=&quot;009B5AA8&quot;/&gt;&lt;wsp:rsid wsp:val=&quot;009C2757&quot;/&gt;&lt;wsp:rsid wsp:val=&quot;009D2E80&quot;/&gt;&lt;wsp:rsid wsp:val=&quot;009D336D&quot;/&gt;&lt;wsp:rsid wsp:val=&quot;009E3D0D&quot;/&gt;&lt;wsp:rsid wsp:val=&quot;00A16EC9&quot;/&gt;&lt;wsp:rsid wsp:val=&quot;00A23B1E&quot;/&gt;&lt;wsp:rsid wsp:val=&quot;00A30157&quot;/&gt;&lt;wsp:rsid wsp:val=&quot;00A63115&quot;/&gt;&lt;wsp:rsid wsp:val=&quot;00A63360&quot;/&gt;&lt;wsp:rsid wsp:val=&quot;00A64C1A&quot;/&gt;&lt;wsp:rsid wsp:val=&quot;00A90ED2&quot;/&gt;&lt;wsp:rsid wsp:val=&quot;00AA2A6F&quot;/&gt;&lt;wsp:rsid wsp:val=&quot;00AD2A4D&quot;/&gt;&lt;wsp:rsid wsp:val=&quot;00AE5B55&quot;/&gt;&lt;wsp:rsid wsp:val=&quot;00AF4B7A&quot;/&gt;&lt;wsp:rsid wsp:val=&quot;00B449EA&quot;/&gt;&lt;wsp:rsid wsp:val=&quot;00B63652&quot;/&gt;&lt;wsp:rsid wsp:val=&quot;00BA4AAD&quot;/&gt;&lt;wsp:rsid wsp:val=&quot;00BC7F47&quot;/&gt;&lt;wsp:rsid wsp:val=&quot;00BD4F12&quot;/&gt;&lt;wsp:rsid wsp:val=&quot;00C0121C&quot;/&gt;&lt;wsp:rsid wsp:val=&quot;00C62831&quot;/&gt;&lt;wsp:rsid wsp:val=&quot;00C67BF9&quot;/&gt;&lt;wsp:rsid wsp:val=&quot;00C76F5F&quot;/&gt;&lt;wsp:rsid wsp:val=&quot;00C8094D&quot;/&gt;&lt;wsp:rsid wsp:val=&quot;00CB28E4&quot;/&gt;&lt;wsp:rsid wsp:val=&quot;00CC4A9D&quot;/&gt;&lt;wsp:rsid wsp:val=&quot;00CD06ED&quot;/&gt;&lt;wsp:rsid wsp:val=&quot;00CD4A97&quot;/&gt;&lt;wsp:rsid wsp:val=&quot;00CD553E&quot;/&gt;&lt;wsp:rsid wsp:val=&quot;00CE0601&quot;/&gt;&lt;wsp:rsid wsp:val=&quot;00CE7DAF&quot;/&gt;&lt;wsp:rsid wsp:val=&quot;00D044A0&quot;/&gt;&lt;wsp:rsid wsp:val=&quot;00D1421C&quot;/&gt;&lt;wsp:rsid wsp:val=&quot;00D1472C&quot;/&gt;&lt;wsp:rsid wsp:val=&quot;00D841BC&quot;/&gt;&lt;wsp:rsid wsp:val=&quot;00DB0AE2&quot;/&gt;&lt;wsp:rsid wsp:val=&quot;00DB575E&quot;/&gt;&lt;wsp:rsid wsp:val=&quot;00DC5018&quot;/&gt;&lt;wsp:rsid wsp:val=&quot;00DD6126&quot;/&gt;&lt;wsp:rsid wsp:val=&quot;00DE67B9&quot;/&gt;&lt;wsp:rsid wsp:val=&quot;00E067FF&quot;/&gt;&lt;wsp:rsid wsp:val=&quot;00E24554&quot;/&gt;&lt;wsp:rsid wsp:val=&quot;00E35892&quot;/&gt;&lt;wsp:rsid wsp:val=&quot;00E81002&quot;/&gt;&lt;wsp:rsid wsp:val=&quot;00E836F5&quot;/&gt;&lt;wsp:rsid wsp:val=&quot;00E85047&quot;/&gt;&lt;wsp:rsid wsp:val=&quot;00EA0F1D&quot;/&gt;&lt;wsp:rsid wsp:val=&quot;00ED4874&quot;/&gt;&lt;wsp:rsid wsp:val=&quot;00EF3BE0&quot;/&gt;&lt;wsp:rsid wsp:val=&quot;00EF475B&quot;/&gt;&lt;wsp:rsid wsp:val=&quot;00F043D2&quot;/&gt;&lt;wsp:rsid wsp:val=&quot;00F15FBB&quot;/&gt;&lt;wsp:rsid wsp:val=&quot;00F24634&quot;/&gt;&lt;wsp:rsid wsp:val=&quot;00F56C74&quot;/&gt;&lt;wsp:rsid wsp:val=&quot;00F66F82&quot;/&gt;&lt;wsp:rsid wsp:val=&quot;00F72B71&quot;/&gt;&lt;wsp:rsid wsp:val=&quot;00F813A6&quot;/&gt;&lt;wsp:rsid wsp:val=&quot;00F84022&quot;/&gt;&lt;wsp:rsid wsp:val=&quot;00F879E2&quot;/&gt;&lt;wsp:rsid wsp:val=&quot;00FA6CEC&quot;/&gt;&lt;wsp:rsid wsp:val=&quot;00FB30DD&quot;/&gt;&lt;wsp:rsid wsp:val=&quot;00FB616A&quot;/&gt;&lt;wsp:rsid wsp:val=&quot;00FD2972&quot;/&gt;&lt;wsp:rsid wsp:val=&quot;00FE727E&quot;/&gt;&lt;wsp:rsid wsp:val=&quot;00FF2F14&quot;/&gt;&lt;/wsp:rsids&gt;&lt;/w:docPr&gt;&lt;w:body&gt;&lt;w:p wsp:rsidR=&quot;00000000&quot; wsp:rsidRDefault=&quot;002609EC&quot;&gt;&lt;m:oMathPara&gt;&lt;m:oMath&gt;&lt;m:r&gt;&lt;w:rPr&gt;&lt;w:rFonts w:ascii=&quot;Cambria Math&quot; w:h-ansi=&quot;Cambria Math&quot;/&gt;&lt;wx:font wx:val=&quot;Cambria Math&quot;/&gt;&lt;w:i/&gt;&lt;/w:rPr&gt;&lt;m:t&gt;c=nÃ—&lt;/m:t&gt;&lt;/m:r&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UCS/27Ã—F&lt;/m:t&gt;&lt;/m:r&gt;&lt;/m:e&gt;&lt;/m:d&gt;&lt;/m:e&gt;&lt;m:sup&gt;&lt;m:r&gt;&lt;w:rPr&gt;&lt;w:rFonts w:ascii=&quot;Cambria Math&quot; w:h-ansi=&quot;Cambria Math&quot;/&gt;&lt;wx:font wx:val=&quot;Cambria Math&quot;/&gt;&lt;w:i/&gt;&lt;/w:rPr&gt;&lt;m:t&gt;(&lt;/m:t&gt;&lt;/m:r&gt;&lt;m:f&gt;&lt;m:fPr&gt;&lt;m:type m:val=&quot;lin&quot;/&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1.54)&lt;/m:t&gt;&lt;/m:r&gt;&lt;/m:den&gt;&lt;/m:f&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3" o:title="" chromakey="white"/>
          </v:shape>
        </w:pict>
      </w:r>
    </w:p>
    <w:p w:rsidR="0020770E" w:rsidRDefault="0020770E" w:rsidP="00CD553E">
      <w:r w:rsidRPr="00106B28">
        <w:pict>
          <v:shape id="_x0000_i1032" type="#_x0000_t75" style="width:147pt;height:30.7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doNotEmbedSystemFonts/&gt;&lt;w:defaultTabStop w:val=&quot;720&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C7DA3&quot;/&gt;&lt;wsp:rsid wsp:val=&quot;00005F23&quot;/&gt;&lt;wsp:rsid wsp:val=&quot;00013781&quot;/&gt;&lt;wsp:rsid wsp:val=&quot;00016E3D&quot;/&gt;&lt;wsp:rsid wsp:val=&quot;000266AB&quot;/&gt;&lt;wsp:rsid wsp:val=&quot;0003731A&quot;/&gt;&lt;wsp:rsid wsp:val=&quot;00041C5D&quot;/&gt;&lt;wsp:rsid wsp:val=&quot;0007074C&quot;/&gt;&lt;wsp:rsid wsp:val=&quot;00077599&quot;/&gt;&lt;wsp:rsid wsp:val=&quot;00097EF4&quot;/&gt;&lt;wsp:rsid wsp:val=&quot;000A3952&quot;/&gt;&lt;wsp:rsid wsp:val=&quot;000B360C&quot;/&gt;&lt;wsp:rsid wsp:val=&quot;000B6958&quot;/&gt;&lt;wsp:rsid wsp:val=&quot;000E46D4&quot;/&gt;&lt;wsp:rsid wsp:val=&quot;000E4A3A&quot;/&gt;&lt;wsp:rsid wsp:val=&quot;000F70AC&quot;/&gt;&lt;wsp:rsid wsp:val=&quot;00106B28&quot;/&gt;&lt;wsp:rsid wsp:val=&quot;00107613&quot;/&gt;&lt;wsp:rsid wsp:val=&quot;00120794&quot;/&gt;&lt;wsp:rsid wsp:val=&quot;00135F31&quot;/&gt;&lt;wsp:rsid wsp:val=&quot;0016011C&quot;/&gt;&lt;wsp:rsid wsp:val=&quot;00173E2E&quot;/&gt;&lt;wsp:rsid wsp:val=&quot;0018311E&quot;/&gt;&lt;wsp:rsid wsp:val=&quot;001B3E88&quot;/&gt;&lt;wsp:rsid wsp:val=&quot;001B54CA&quot;/&gt;&lt;wsp:rsid wsp:val=&quot;001D3343&quot;/&gt;&lt;wsp:rsid wsp:val=&quot;002021BB&quot;/&gt;&lt;wsp:rsid wsp:val=&quot;00213D5F&quot;/&gt;&lt;wsp:rsid wsp:val=&quot;00232139&quot;/&gt;&lt;wsp:rsid wsp:val=&quot;00240E1D&quot;/&gt;&lt;wsp:rsid wsp:val=&quot;0024467F&quot;/&gt;&lt;wsp:rsid wsp:val=&quot;00253AD7&quot;/&gt;&lt;wsp:rsid wsp:val=&quot;00280A38&quot;/&gt;&lt;wsp:rsid wsp:val=&quot;00293375&quot;/&gt;&lt;wsp:rsid wsp:val=&quot;002A0409&quot;/&gt;&lt;wsp:rsid wsp:val=&quot;002A0E9E&quot;/&gt;&lt;wsp:rsid wsp:val=&quot;002A70F9&quot;/&gt;&lt;wsp:rsid wsp:val=&quot;002B168C&quot;/&gt;&lt;wsp:rsid wsp:val=&quot;002B1C6F&quot;/&gt;&lt;wsp:rsid wsp:val=&quot;002C5B65&quot;/&gt;&lt;wsp:rsid wsp:val=&quot;002E0A43&quot;/&gt;&lt;wsp:rsid wsp:val=&quot;002E24DB&quot;/&gt;&lt;wsp:rsid wsp:val=&quot;002F0198&quot;/&gt;&lt;wsp:rsid wsp:val=&quot;00303EDE&quot;/&gt;&lt;wsp:rsid wsp:val=&quot;003234C5&quot;/&gt;&lt;wsp:rsid wsp:val=&quot;0034369D&quot;/&gt;&lt;wsp:rsid wsp:val=&quot;00350B23&quot;/&gt;&lt;wsp:rsid wsp:val=&quot;00354460&quot;/&gt;&lt;wsp:rsid wsp:val=&quot;00361531&quot;/&gt;&lt;wsp:rsid wsp:val=&quot;0038781B&quot;/&gt;&lt;wsp:rsid wsp:val=&quot;003A2F3C&quot;/&gt;&lt;wsp:rsid wsp:val=&quot;003B70AE&quot;/&gt;&lt;wsp:rsid wsp:val=&quot;003C5BDB&quot;/&gt;&lt;wsp:rsid wsp:val=&quot;003F19ED&quot;/&gt;&lt;wsp:rsid wsp:val=&quot;003F6AA3&quot;/&gt;&lt;wsp:rsid wsp:val=&quot;00415418&quot;/&gt;&lt;wsp:rsid wsp:val=&quot;00422507&quot;/&gt;&lt;wsp:rsid wsp:val=&quot;00444985&quot;/&gt;&lt;wsp:rsid wsp:val=&quot;00471BAF&quot;/&gt;&lt;wsp:rsid wsp:val=&quot;00477C08&quot;/&gt;&lt;wsp:rsid wsp:val=&quot;00480200&quot;/&gt;&lt;wsp:rsid wsp:val=&quot;00494872&quot;/&gt;&lt;wsp:rsid wsp:val=&quot;00497230&quot;/&gt;&lt;wsp:rsid wsp:val=&quot;004A1B85&quot;/&gt;&lt;wsp:rsid wsp:val=&quot;004A49C1&quot;/&gt;&lt;wsp:rsid wsp:val=&quot;004A4E08&quot;/&gt;&lt;wsp:rsid wsp:val=&quot;004B5CEC&quot;/&gt;&lt;wsp:rsid wsp:val=&quot;004C06F7&quot;/&gt;&lt;wsp:rsid wsp:val=&quot;004C7DA3&quot;/&gt;&lt;wsp:rsid wsp:val=&quot;004D206B&quot;/&gt;&lt;wsp:rsid wsp:val=&quot;004E18FE&quot;/&gt;&lt;wsp:rsid wsp:val=&quot;00512F2F&quot;/&gt;&lt;wsp:rsid wsp:val=&quot;005170D3&quot;/&gt;&lt;wsp:rsid wsp:val=&quot;00520BF6&quot;/&gt;&lt;wsp:rsid wsp:val=&quot;00535531&quot;/&gt;&lt;wsp:rsid wsp:val=&quot;005478B0&quot;/&gt;&lt;wsp:rsid wsp:val=&quot;005559FA&quot;/&gt;&lt;wsp:rsid wsp:val=&quot;00564F56&quot;/&gt;&lt;wsp:rsid wsp:val=&quot;00584429&quot;/&gt;&lt;wsp:rsid wsp:val=&quot;00592B23&quot;/&gt;&lt;wsp:rsid wsp:val=&quot;005A2CF1&quot;/&gt;&lt;wsp:rsid wsp:val=&quot;005B41A9&quot;/&gt;&lt;wsp:rsid wsp:val=&quot;005B6287&quot;/&gt;&lt;wsp:rsid wsp:val=&quot;005B6BCC&quot;/&gt;&lt;wsp:rsid wsp:val=&quot;005C21C3&quot;/&gt;&lt;wsp:rsid wsp:val=&quot;005D3E01&quot;/&gt;&lt;wsp:rsid wsp:val=&quot;005F247B&quot;/&gt;&lt;wsp:rsid wsp:val=&quot;00600ABF&quot;/&gt;&lt;wsp:rsid wsp:val=&quot;0060517A&quot;/&gt;&lt;wsp:rsid wsp:val=&quot;00605EBF&quot;/&gt;&lt;wsp:rsid wsp:val=&quot;006138A3&quot;/&gt;&lt;wsp:rsid wsp:val=&quot;006161BC&quot;/&gt;&lt;wsp:rsid wsp:val=&quot;00616F67&quot;/&gt;&lt;wsp:rsid wsp:val=&quot;00632988&quot;/&gt;&lt;wsp:rsid wsp:val=&quot;00635165&quot;/&gt;&lt;wsp:rsid wsp:val=&quot;00636871&quot;/&gt;&lt;wsp:rsid wsp:val=&quot;00656695&quot;/&gt;&lt;wsp:rsid wsp:val=&quot;006629F6&quot;/&gt;&lt;wsp:rsid wsp:val=&quot;006852A3&quot;/&gt;&lt;wsp:rsid wsp:val=&quot;006876AF&quot;/&gt;&lt;wsp:rsid wsp:val=&quot;006903F5&quot;/&gt;&lt;wsp:rsid wsp:val=&quot;0069097B&quot;/&gt;&lt;wsp:rsid wsp:val=&quot;006C0EF1&quot;/&gt;&lt;wsp:rsid wsp:val=&quot;006C3145&quot;/&gt;&lt;wsp:rsid wsp:val=&quot;006C7CAB&quot;/&gt;&lt;wsp:rsid wsp:val=&quot;00704515&quot;/&gt;&lt;wsp:rsid wsp:val=&quot;00707874&quot;/&gt;&lt;wsp:rsid wsp:val=&quot;007743C7&quot;/&gt;&lt;wsp:rsid wsp:val=&quot;007A229C&quot;/&gt;&lt;wsp:rsid wsp:val=&quot;007A4519&quot;/&gt;&lt;wsp:rsid wsp:val=&quot;007B1FB3&quot;/&gt;&lt;wsp:rsid wsp:val=&quot;007B4A51&quot;/&gt;&lt;wsp:rsid wsp:val=&quot;007B7F77&quot;/&gt;&lt;wsp:rsid wsp:val=&quot;007E425C&quot;/&gt;&lt;wsp:rsid wsp:val=&quot;007E668E&quot;/&gt;&lt;wsp:rsid wsp:val=&quot;00804F39&quot;/&gt;&lt;wsp:rsid wsp:val=&quot;00816262&quot;/&gt;&lt;wsp:rsid wsp:val=&quot;008346A1&quot;/&gt;&lt;wsp:rsid wsp:val=&quot;00842C36&quot;/&gt;&lt;wsp:rsid wsp:val=&quot;008476BA&quot;/&gt;&lt;wsp:rsid wsp:val=&quot;00851582&quot;/&gt;&lt;wsp:rsid wsp:val=&quot;008573E8&quot;/&gt;&lt;wsp:rsid wsp:val=&quot;00857E3E&quot;/&gt;&lt;wsp:rsid wsp:val=&quot;008648F4&quot;/&gt;&lt;wsp:rsid wsp:val=&quot;00866777&quot;/&gt;&lt;wsp:rsid wsp:val=&quot;00875344&quot;/&gt;&lt;wsp:rsid wsp:val=&quot;008844A9&quot;/&gt;&lt;wsp:rsid wsp:val=&quot;00887A93&quot;/&gt;&lt;wsp:rsid wsp:val=&quot;00887DAB&quot;/&gt;&lt;wsp:rsid wsp:val=&quot;00896D70&quot;/&gt;&lt;wsp:rsid wsp:val=&quot;008A175C&quot;/&gt;&lt;wsp:rsid wsp:val=&quot;008C2C14&quot;/&gt;&lt;wsp:rsid wsp:val=&quot;008E0197&quot;/&gt;&lt;wsp:rsid wsp:val=&quot;008E2295&quot;/&gt;&lt;wsp:rsid wsp:val=&quot;008E6082&quot;/&gt;&lt;wsp:rsid wsp:val=&quot;008F2599&quot;/&gt;&lt;wsp:rsid wsp:val=&quot;00982283&quot;/&gt;&lt;wsp:rsid wsp:val=&quot;009B5AA8&quot;/&gt;&lt;wsp:rsid wsp:val=&quot;009C2757&quot;/&gt;&lt;wsp:rsid wsp:val=&quot;009D2E80&quot;/&gt;&lt;wsp:rsid wsp:val=&quot;009D336D&quot;/&gt;&lt;wsp:rsid wsp:val=&quot;009E3D0D&quot;/&gt;&lt;wsp:rsid wsp:val=&quot;00A16EC9&quot;/&gt;&lt;wsp:rsid wsp:val=&quot;00A23B1E&quot;/&gt;&lt;wsp:rsid wsp:val=&quot;00A30157&quot;/&gt;&lt;wsp:rsid wsp:val=&quot;00A63115&quot;/&gt;&lt;wsp:rsid wsp:val=&quot;00A63360&quot;/&gt;&lt;wsp:rsid wsp:val=&quot;00A64C1A&quot;/&gt;&lt;wsp:rsid wsp:val=&quot;00A90ED2&quot;/&gt;&lt;wsp:rsid wsp:val=&quot;00AA2A6F&quot;/&gt;&lt;wsp:rsid wsp:val=&quot;00AB2CC5&quot;/&gt;&lt;wsp:rsid wsp:val=&quot;00AD2A4D&quot;/&gt;&lt;wsp:rsid wsp:val=&quot;00AE5B55&quot;/&gt;&lt;wsp:rsid wsp:val=&quot;00AF4B7A&quot;/&gt;&lt;wsp:rsid wsp:val=&quot;00B449EA&quot;/&gt;&lt;wsp:rsid wsp:val=&quot;00B63652&quot;/&gt;&lt;wsp:rsid wsp:val=&quot;00BA4AAD&quot;/&gt;&lt;wsp:rsid wsp:val=&quot;00BC7F47&quot;/&gt;&lt;wsp:rsid wsp:val=&quot;00BD4F12&quot;/&gt;&lt;wsp:rsid wsp:val=&quot;00C0121C&quot;/&gt;&lt;wsp:rsid wsp:val=&quot;00C62831&quot;/&gt;&lt;wsp:rsid wsp:val=&quot;00C67BF9&quot;/&gt;&lt;wsp:rsid wsp:val=&quot;00C76F5F&quot;/&gt;&lt;wsp:rsid wsp:val=&quot;00C8094D&quot;/&gt;&lt;wsp:rsid wsp:val=&quot;00CB28E4&quot;/&gt;&lt;wsp:rsid wsp:val=&quot;00CC4A9D&quot;/&gt;&lt;wsp:rsid wsp:val=&quot;00CD06ED&quot;/&gt;&lt;wsp:rsid wsp:val=&quot;00CD4A97&quot;/&gt;&lt;wsp:rsid wsp:val=&quot;00CD553E&quot;/&gt;&lt;wsp:rsid wsp:val=&quot;00CE0601&quot;/&gt;&lt;wsp:rsid wsp:val=&quot;00CE7DAF&quot;/&gt;&lt;wsp:rsid wsp:val=&quot;00D044A0&quot;/&gt;&lt;wsp:rsid wsp:val=&quot;00D1421C&quot;/&gt;&lt;wsp:rsid wsp:val=&quot;00D1472C&quot;/&gt;&lt;wsp:rsid wsp:val=&quot;00D841BC&quot;/&gt;&lt;wsp:rsid wsp:val=&quot;00DB0AE2&quot;/&gt;&lt;wsp:rsid wsp:val=&quot;00DB575E&quot;/&gt;&lt;wsp:rsid wsp:val=&quot;00DC5018&quot;/&gt;&lt;wsp:rsid wsp:val=&quot;00DD6126&quot;/&gt;&lt;wsp:rsid wsp:val=&quot;00DE67B9&quot;/&gt;&lt;wsp:rsid wsp:val=&quot;00E067FF&quot;/&gt;&lt;wsp:rsid wsp:val=&quot;00E24554&quot;/&gt;&lt;wsp:rsid wsp:val=&quot;00E35892&quot;/&gt;&lt;wsp:rsid wsp:val=&quot;00E81002&quot;/&gt;&lt;wsp:rsid wsp:val=&quot;00E836F5&quot;/&gt;&lt;wsp:rsid wsp:val=&quot;00E85047&quot;/&gt;&lt;wsp:rsid wsp:val=&quot;00EA0F1D&quot;/&gt;&lt;wsp:rsid wsp:val=&quot;00ED4874&quot;/&gt;&lt;wsp:rsid wsp:val=&quot;00EF3BE0&quot;/&gt;&lt;wsp:rsid wsp:val=&quot;00EF475B&quot;/&gt;&lt;wsp:rsid wsp:val=&quot;00F043D2&quot;/&gt;&lt;wsp:rsid wsp:val=&quot;00F15FBB&quot;/&gt;&lt;wsp:rsid wsp:val=&quot;00F24634&quot;/&gt;&lt;wsp:rsid wsp:val=&quot;00F56C74&quot;/&gt;&lt;wsp:rsid wsp:val=&quot;00F66F82&quot;/&gt;&lt;wsp:rsid wsp:val=&quot;00F72B71&quot;/&gt;&lt;wsp:rsid wsp:val=&quot;00F813A6&quot;/&gt;&lt;wsp:rsid wsp:val=&quot;00F84022&quot;/&gt;&lt;wsp:rsid wsp:val=&quot;00F879E2&quot;/&gt;&lt;wsp:rsid wsp:val=&quot;00FA6CEC&quot;/&gt;&lt;wsp:rsid wsp:val=&quot;00FB30DD&quot;/&gt;&lt;wsp:rsid wsp:val=&quot;00FB616A&quot;/&gt;&lt;wsp:rsid wsp:val=&quot;00FD2972&quot;/&gt;&lt;wsp:rsid wsp:val=&quot;00FE727E&quot;/&gt;&lt;wsp:rsid wsp:val=&quot;00FF2F14&quot;/&gt;&lt;/wsp:rsids&gt;&lt;/w:docPr&gt;&lt;w:body&gt;&lt;w:p wsp:rsidR=&quot;00000000&quot; wsp:rsidRDefault=&quot;00AB2CC5&quot;&gt;&lt;m:oMathPara&gt;&lt;m:oMath&gt;&lt;m:r&gt;&lt;w:rPr&gt;&lt;w:rFonts w:ascii=&quot;Cambria Math&quot; w:h-ansi=&quot;Cambria Math&quot;/&gt;&lt;wx:font wx:val=&quot;Cambria Math&quot;/&gt;&lt;w:i/&gt;&lt;/w:rPr&gt;&lt;m:t&gt;c=40%Ã—&lt;/m:t&gt;&lt;/m:r&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0.279/27Ã—1.5&lt;/m:t&gt;&lt;/m:r&gt;&lt;/m:e&gt;&lt;/m:d&gt;&lt;/m:e&gt;&lt;m:sup&gt;&lt;m:r&gt;&lt;w:rPr&gt;&lt;w:rFonts w:ascii=&quot;Cambria Math&quot; w:h-ansi=&quot;Cambria Math&quot;/&gt;&lt;wx:font wx:val=&quot;Cambria Math&quot;/&gt;&lt;w:i/&gt;&lt;/w:rPr&gt;&lt;m:t&gt;(&lt;/m:t&gt;&lt;/m:r&gt;&lt;m:f&gt;&lt;m:fPr&gt;&lt;m:type m:val=&quot;lin&quot;/&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1.54)&lt;/m:t&gt;&lt;/m:r&gt;&lt;/m:den&gt;&lt;/m:f&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4" o:title="" chromakey="white"/>
          </v:shape>
        </w:pict>
      </w:r>
    </w:p>
    <w:p w:rsidR="0020770E" w:rsidRDefault="0020770E" w:rsidP="00CD553E">
      <w:r w:rsidRPr="004C06F7">
        <w:rPr>
          <w:i/>
        </w:rPr>
        <w:t>c</w:t>
      </w:r>
      <w:r>
        <w:t xml:space="preserve"> = 3.3%</w:t>
      </w:r>
      <w:r>
        <w:tab/>
      </w:r>
      <w:r>
        <w:tab/>
      </w:r>
      <w:r>
        <w:tab/>
      </w:r>
      <w:r>
        <w:tab/>
      </w:r>
      <w:r>
        <w:tab/>
      </w:r>
      <w:r>
        <w:tab/>
      </w:r>
      <w:r>
        <w:tab/>
      </w:r>
      <w:r>
        <w:tab/>
      </w:r>
      <w:r>
        <w:tab/>
      </w:r>
      <w:r w:rsidRPr="004C06F7">
        <w:rPr>
          <w:i/>
        </w:rPr>
        <w:t>(3)</w:t>
      </w:r>
    </w:p>
    <w:p w:rsidR="0020770E" w:rsidRDefault="0020770E" w:rsidP="004C06F7">
      <w:r>
        <w:t>Stope length (B) = 60, stope width (D) = 20 and stope height (H) = 40</w:t>
      </w:r>
    </w:p>
    <w:p w:rsidR="0020770E" w:rsidRPr="00DC5018" w:rsidRDefault="0020770E" w:rsidP="004C06F7">
      <w:r w:rsidRPr="00106B28">
        <w:pict>
          <v:shape id="_x0000_i1033" type="#_x0000_t75" style="width:110.25pt;height:25.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doNotEmbedSystemFonts/&gt;&lt;w:defaultTabStop w:val=&quot;720&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C7DA3&quot;/&gt;&lt;wsp:rsid wsp:val=&quot;00005F23&quot;/&gt;&lt;wsp:rsid wsp:val=&quot;00013781&quot;/&gt;&lt;wsp:rsid wsp:val=&quot;00016E3D&quot;/&gt;&lt;wsp:rsid wsp:val=&quot;000266AB&quot;/&gt;&lt;wsp:rsid wsp:val=&quot;0003731A&quot;/&gt;&lt;wsp:rsid wsp:val=&quot;00041C5D&quot;/&gt;&lt;wsp:rsid wsp:val=&quot;0007074C&quot;/&gt;&lt;wsp:rsid wsp:val=&quot;00077599&quot;/&gt;&lt;wsp:rsid wsp:val=&quot;00097EF4&quot;/&gt;&lt;wsp:rsid wsp:val=&quot;000A3952&quot;/&gt;&lt;wsp:rsid wsp:val=&quot;000B360C&quot;/&gt;&lt;wsp:rsid wsp:val=&quot;000B6958&quot;/&gt;&lt;wsp:rsid wsp:val=&quot;000E46D4&quot;/&gt;&lt;wsp:rsid wsp:val=&quot;000E4A3A&quot;/&gt;&lt;wsp:rsid wsp:val=&quot;000F70AC&quot;/&gt;&lt;wsp:rsid wsp:val=&quot;00106B28&quot;/&gt;&lt;wsp:rsid wsp:val=&quot;00107613&quot;/&gt;&lt;wsp:rsid wsp:val=&quot;00120794&quot;/&gt;&lt;wsp:rsid wsp:val=&quot;00135F31&quot;/&gt;&lt;wsp:rsid wsp:val=&quot;0016011C&quot;/&gt;&lt;wsp:rsid wsp:val=&quot;00173E2E&quot;/&gt;&lt;wsp:rsid wsp:val=&quot;0018311E&quot;/&gt;&lt;wsp:rsid wsp:val=&quot;001B3E88&quot;/&gt;&lt;wsp:rsid wsp:val=&quot;001B54CA&quot;/&gt;&lt;wsp:rsid wsp:val=&quot;001D3343&quot;/&gt;&lt;wsp:rsid wsp:val=&quot;002021BB&quot;/&gt;&lt;wsp:rsid wsp:val=&quot;00213D5F&quot;/&gt;&lt;wsp:rsid wsp:val=&quot;00232139&quot;/&gt;&lt;wsp:rsid wsp:val=&quot;00240E1D&quot;/&gt;&lt;wsp:rsid wsp:val=&quot;0024467F&quot;/&gt;&lt;wsp:rsid wsp:val=&quot;00253AD7&quot;/&gt;&lt;wsp:rsid wsp:val=&quot;00280A38&quot;/&gt;&lt;wsp:rsid wsp:val=&quot;00293375&quot;/&gt;&lt;wsp:rsid wsp:val=&quot;002A0409&quot;/&gt;&lt;wsp:rsid wsp:val=&quot;002A0E9E&quot;/&gt;&lt;wsp:rsid wsp:val=&quot;002A70F9&quot;/&gt;&lt;wsp:rsid wsp:val=&quot;002B168C&quot;/&gt;&lt;wsp:rsid wsp:val=&quot;002B1C6F&quot;/&gt;&lt;wsp:rsid wsp:val=&quot;002C5B65&quot;/&gt;&lt;wsp:rsid wsp:val=&quot;002E0A43&quot;/&gt;&lt;wsp:rsid wsp:val=&quot;002E24DB&quot;/&gt;&lt;wsp:rsid wsp:val=&quot;002F0198&quot;/&gt;&lt;wsp:rsid wsp:val=&quot;00303EDE&quot;/&gt;&lt;wsp:rsid wsp:val=&quot;003234C5&quot;/&gt;&lt;wsp:rsid wsp:val=&quot;0034369D&quot;/&gt;&lt;wsp:rsid wsp:val=&quot;00350B23&quot;/&gt;&lt;wsp:rsid wsp:val=&quot;00354460&quot;/&gt;&lt;wsp:rsid wsp:val=&quot;00361531&quot;/&gt;&lt;wsp:rsid wsp:val=&quot;0038781B&quot;/&gt;&lt;wsp:rsid wsp:val=&quot;003A2F3C&quot;/&gt;&lt;wsp:rsid wsp:val=&quot;003B70AE&quot;/&gt;&lt;wsp:rsid wsp:val=&quot;003C5BDB&quot;/&gt;&lt;wsp:rsid wsp:val=&quot;003F19ED&quot;/&gt;&lt;wsp:rsid wsp:val=&quot;003F6AA3&quot;/&gt;&lt;wsp:rsid wsp:val=&quot;00415418&quot;/&gt;&lt;wsp:rsid wsp:val=&quot;00422507&quot;/&gt;&lt;wsp:rsid wsp:val=&quot;00444985&quot;/&gt;&lt;wsp:rsid wsp:val=&quot;00471BAF&quot;/&gt;&lt;wsp:rsid wsp:val=&quot;00477C08&quot;/&gt;&lt;wsp:rsid wsp:val=&quot;00480200&quot;/&gt;&lt;wsp:rsid wsp:val=&quot;00494872&quot;/&gt;&lt;wsp:rsid wsp:val=&quot;00497230&quot;/&gt;&lt;wsp:rsid wsp:val=&quot;004A1B85&quot;/&gt;&lt;wsp:rsid wsp:val=&quot;004A49C1&quot;/&gt;&lt;wsp:rsid wsp:val=&quot;004A4E08&quot;/&gt;&lt;wsp:rsid wsp:val=&quot;004B5CEC&quot;/&gt;&lt;wsp:rsid wsp:val=&quot;004C06F7&quot;/&gt;&lt;wsp:rsid wsp:val=&quot;004C7DA3&quot;/&gt;&lt;wsp:rsid wsp:val=&quot;004D206B&quot;/&gt;&lt;wsp:rsid wsp:val=&quot;004E18FE&quot;/&gt;&lt;wsp:rsid wsp:val=&quot;00512F2F&quot;/&gt;&lt;wsp:rsid wsp:val=&quot;005170D3&quot;/&gt;&lt;wsp:rsid wsp:val=&quot;00520BF6&quot;/&gt;&lt;wsp:rsid wsp:val=&quot;00535531&quot;/&gt;&lt;wsp:rsid wsp:val=&quot;005478B0&quot;/&gt;&lt;wsp:rsid wsp:val=&quot;005559FA&quot;/&gt;&lt;wsp:rsid wsp:val=&quot;00564F56&quot;/&gt;&lt;wsp:rsid wsp:val=&quot;00584429&quot;/&gt;&lt;wsp:rsid wsp:val=&quot;00592B23&quot;/&gt;&lt;wsp:rsid wsp:val=&quot;005A2CF1&quot;/&gt;&lt;wsp:rsid wsp:val=&quot;005B41A9&quot;/&gt;&lt;wsp:rsid wsp:val=&quot;005B6287&quot;/&gt;&lt;wsp:rsid wsp:val=&quot;005B6BCC&quot;/&gt;&lt;wsp:rsid wsp:val=&quot;005C21C3&quot;/&gt;&lt;wsp:rsid wsp:val=&quot;005D3E01&quot;/&gt;&lt;wsp:rsid wsp:val=&quot;005F247B&quot;/&gt;&lt;wsp:rsid wsp:val=&quot;00600ABF&quot;/&gt;&lt;wsp:rsid wsp:val=&quot;0060517A&quot;/&gt;&lt;wsp:rsid wsp:val=&quot;00605EBF&quot;/&gt;&lt;wsp:rsid wsp:val=&quot;006138A3&quot;/&gt;&lt;wsp:rsid wsp:val=&quot;006161BC&quot;/&gt;&lt;wsp:rsid wsp:val=&quot;00616F67&quot;/&gt;&lt;wsp:rsid wsp:val=&quot;00632988&quot;/&gt;&lt;wsp:rsid wsp:val=&quot;00635165&quot;/&gt;&lt;wsp:rsid wsp:val=&quot;00636871&quot;/&gt;&lt;wsp:rsid wsp:val=&quot;00656695&quot;/&gt;&lt;wsp:rsid wsp:val=&quot;006629F6&quot;/&gt;&lt;wsp:rsid wsp:val=&quot;006852A3&quot;/&gt;&lt;wsp:rsid wsp:val=&quot;006876AF&quot;/&gt;&lt;wsp:rsid wsp:val=&quot;006903F5&quot;/&gt;&lt;wsp:rsid wsp:val=&quot;0069097B&quot;/&gt;&lt;wsp:rsid wsp:val=&quot;006C0EF1&quot;/&gt;&lt;wsp:rsid wsp:val=&quot;006C3145&quot;/&gt;&lt;wsp:rsid wsp:val=&quot;006C7CAB&quot;/&gt;&lt;wsp:rsid wsp:val=&quot;00704515&quot;/&gt;&lt;wsp:rsid wsp:val=&quot;00707874&quot;/&gt;&lt;wsp:rsid wsp:val=&quot;007743C7&quot;/&gt;&lt;wsp:rsid wsp:val=&quot;007A229C&quot;/&gt;&lt;wsp:rsid wsp:val=&quot;007A4519&quot;/&gt;&lt;wsp:rsid wsp:val=&quot;007B1FB3&quot;/&gt;&lt;wsp:rsid wsp:val=&quot;007B4A51&quot;/&gt;&lt;wsp:rsid wsp:val=&quot;007B7F77&quot;/&gt;&lt;wsp:rsid wsp:val=&quot;007E425C&quot;/&gt;&lt;wsp:rsid wsp:val=&quot;007E668E&quot;/&gt;&lt;wsp:rsid wsp:val=&quot;00804F39&quot;/&gt;&lt;wsp:rsid wsp:val=&quot;00816262&quot;/&gt;&lt;wsp:rsid wsp:val=&quot;008346A1&quot;/&gt;&lt;wsp:rsid wsp:val=&quot;00842C36&quot;/&gt;&lt;wsp:rsid wsp:val=&quot;008476BA&quot;/&gt;&lt;wsp:rsid wsp:val=&quot;00851582&quot;/&gt;&lt;wsp:rsid wsp:val=&quot;008573E8&quot;/&gt;&lt;wsp:rsid wsp:val=&quot;00857E3E&quot;/&gt;&lt;wsp:rsid wsp:val=&quot;008648F4&quot;/&gt;&lt;wsp:rsid wsp:val=&quot;00866777&quot;/&gt;&lt;wsp:rsid wsp:val=&quot;00875344&quot;/&gt;&lt;wsp:rsid wsp:val=&quot;008844A9&quot;/&gt;&lt;wsp:rsid wsp:val=&quot;00887A93&quot;/&gt;&lt;wsp:rsid wsp:val=&quot;00887DAB&quot;/&gt;&lt;wsp:rsid wsp:val=&quot;00896D70&quot;/&gt;&lt;wsp:rsid wsp:val=&quot;008A175C&quot;/&gt;&lt;wsp:rsid wsp:val=&quot;008C2C14&quot;/&gt;&lt;wsp:rsid wsp:val=&quot;008E0197&quot;/&gt;&lt;wsp:rsid wsp:val=&quot;008E2295&quot;/&gt;&lt;wsp:rsid wsp:val=&quot;008E5F78&quot;/&gt;&lt;wsp:rsid wsp:val=&quot;008E6082&quot;/&gt;&lt;wsp:rsid wsp:val=&quot;008F2599&quot;/&gt;&lt;wsp:rsid wsp:val=&quot;00982283&quot;/&gt;&lt;wsp:rsid wsp:val=&quot;009B5AA8&quot;/&gt;&lt;wsp:rsid wsp:val=&quot;009C2757&quot;/&gt;&lt;wsp:rsid wsp:val=&quot;009D2E80&quot;/&gt;&lt;wsp:rsid wsp:val=&quot;009D336D&quot;/&gt;&lt;wsp:rsid wsp:val=&quot;009E3D0D&quot;/&gt;&lt;wsp:rsid wsp:val=&quot;00A16EC9&quot;/&gt;&lt;wsp:rsid wsp:val=&quot;00A23B1E&quot;/&gt;&lt;wsp:rsid wsp:val=&quot;00A30157&quot;/&gt;&lt;wsp:rsid wsp:val=&quot;00A63115&quot;/&gt;&lt;wsp:rsid wsp:val=&quot;00A63360&quot;/&gt;&lt;wsp:rsid wsp:val=&quot;00A64C1A&quot;/&gt;&lt;wsp:rsid wsp:val=&quot;00A90ED2&quot;/&gt;&lt;wsp:rsid wsp:val=&quot;00AA2A6F&quot;/&gt;&lt;wsp:rsid wsp:val=&quot;00AD2A4D&quot;/&gt;&lt;wsp:rsid wsp:val=&quot;00AE5B55&quot;/&gt;&lt;wsp:rsid wsp:val=&quot;00AF4B7A&quot;/&gt;&lt;wsp:rsid wsp:val=&quot;00B449EA&quot;/&gt;&lt;wsp:rsid wsp:val=&quot;00B63652&quot;/&gt;&lt;wsp:rsid wsp:val=&quot;00BA4AAD&quot;/&gt;&lt;wsp:rsid wsp:val=&quot;00BC7F47&quot;/&gt;&lt;wsp:rsid wsp:val=&quot;00BD4F12&quot;/&gt;&lt;wsp:rsid wsp:val=&quot;00C0121C&quot;/&gt;&lt;wsp:rsid wsp:val=&quot;00C62831&quot;/&gt;&lt;wsp:rsid wsp:val=&quot;00C67BF9&quot;/&gt;&lt;wsp:rsid wsp:val=&quot;00C76F5F&quot;/&gt;&lt;wsp:rsid wsp:val=&quot;00C8094D&quot;/&gt;&lt;wsp:rsid wsp:val=&quot;00CB28E4&quot;/&gt;&lt;wsp:rsid wsp:val=&quot;00CC4A9D&quot;/&gt;&lt;wsp:rsid wsp:val=&quot;00CD06ED&quot;/&gt;&lt;wsp:rsid wsp:val=&quot;00CD4A97&quot;/&gt;&lt;wsp:rsid wsp:val=&quot;00CD553E&quot;/&gt;&lt;wsp:rsid wsp:val=&quot;00CE0601&quot;/&gt;&lt;wsp:rsid wsp:val=&quot;00CE7DAF&quot;/&gt;&lt;wsp:rsid wsp:val=&quot;00D044A0&quot;/&gt;&lt;wsp:rsid wsp:val=&quot;00D1421C&quot;/&gt;&lt;wsp:rsid wsp:val=&quot;00D1472C&quot;/&gt;&lt;wsp:rsid wsp:val=&quot;00D841BC&quot;/&gt;&lt;wsp:rsid wsp:val=&quot;00DB0AE2&quot;/&gt;&lt;wsp:rsid wsp:val=&quot;00DB575E&quot;/&gt;&lt;wsp:rsid wsp:val=&quot;00DC5018&quot;/&gt;&lt;wsp:rsid wsp:val=&quot;00DD6126&quot;/&gt;&lt;wsp:rsid wsp:val=&quot;00DE67B9&quot;/&gt;&lt;wsp:rsid wsp:val=&quot;00E067FF&quot;/&gt;&lt;wsp:rsid wsp:val=&quot;00E24554&quot;/&gt;&lt;wsp:rsid wsp:val=&quot;00E35892&quot;/&gt;&lt;wsp:rsid wsp:val=&quot;00E81002&quot;/&gt;&lt;wsp:rsid wsp:val=&quot;00E836F5&quot;/&gt;&lt;wsp:rsid wsp:val=&quot;00E85047&quot;/&gt;&lt;wsp:rsid wsp:val=&quot;00EA0F1D&quot;/&gt;&lt;wsp:rsid wsp:val=&quot;00ED4874&quot;/&gt;&lt;wsp:rsid wsp:val=&quot;00EF3BE0&quot;/&gt;&lt;wsp:rsid wsp:val=&quot;00EF475B&quot;/&gt;&lt;wsp:rsid wsp:val=&quot;00F043D2&quot;/&gt;&lt;wsp:rsid wsp:val=&quot;00F15FBB&quot;/&gt;&lt;wsp:rsid wsp:val=&quot;00F24634&quot;/&gt;&lt;wsp:rsid wsp:val=&quot;00F56C74&quot;/&gt;&lt;wsp:rsid wsp:val=&quot;00F66F82&quot;/&gt;&lt;wsp:rsid wsp:val=&quot;00F72B71&quot;/&gt;&lt;wsp:rsid wsp:val=&quot;00F813A6&quot;/&gt;&lt;wsp:rsid wsp:val=&quot;00F84022&quot;/&gt;&lt;wsp:rsid wsp:val=&quot;00F879E2&quot;/&gt;&lt;wsp:rsid wsp:val=&quot;00FA6CEC&quot;/&gt;&lt;wsp:rsid wsp:val=&quot;00FB30DD&quot;/&gt;&lt;wsp:rsid wsp:val=&quot;00FB616A&quot;/&gt;&lt;wsp:rsid wsp:val=&quot;00FD2972&quot;/&gt;&lt;wsp:rsid wsp:val=&quot;00FE727E&quot;/&gt;&lt;wsp:rsid wsp:val=&quot;00FF2F14&quot;/&gt;&lt;/wsp:rsids&gt;&lt;/w:docPr&gt;&lt;w:body&gt;&lt;w:p wsp:rsidR=&quot;00000000&quot; wsp:rsidRDefault=&quot;008E5F78&quot;&gt;&lt;m:oMathPara&gt;&lt;m:oMath&gt;&lt;m:r&gt;&lt;w:rPr&gt;&lt;w:rFonts w:ascii=&quot;Cambria Math&quot; w:h-ansi=&quot;Cambria Math&quot;/&gt;&lt;wx:font wx:val=&quot;Cambria Math&quot;/&gt;&lt;w:i/&gt;&lt;/w:rPr&gt;&lt;m:t&gt;UCS=&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F.B&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³&lt;/m:t&gt;&lt;/m:r&gt;&lt;/m:e&gt;&lt;m:sub&gt;&lt;m:r&gt;&lt;w:rPr&gt;&lt;w:rFonts w:ascii=&quot;Cambria Math&quot; w:h-ansi=&quot;Cambria Math&quot;/&gt;&lt;wx:font wx:val=&quot;Cambria Math&quot;/&gt;&lt;w:i/&gt;&lt;/w:rPr&gt;&lt;m:t&gt;b&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2H-D&lt;/m:t&gt;&lt;/m:r&gt;&lt;/m:e&gt;&lt;/m:d&gt;&lt;/m:num&gt;&lt;m:den&gt;&lt;m:r&gt;&lt;w:rPr&gt;&lt;w:rFonts w:ascii=&quot;Cambria Math&quot; w:h-ansi=&quot;Cambria Math&quot;/&gt;&lt;wx:font wx:val=&quot;Cambria Math&quot;/&gt;&lt;w:i/&gt;&lt;/w:rPr&gt;&lt;m:t&gt;2H+2B-D&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0" o:title="" chromakey="white"/>
          </v:shape>
        </w:pict>
      </w:r>
    </w:p>
    <w:p w:rsidR="0020770E" w:rsidRPr="00DC5018" w:rsidRDefault="0020770E" w:rsidP="004C06F7">
      <w:r w:rsidRPr="00106B28">
        <w:pict>
          <v:shape id="_x0000_i1034" type="#_x0000_t75" style="width:174.75pt;height:25.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doNotEmbedSystemFonts/&gt;&lt;w:defaultTabStop w:val=&quot;720&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C7DA3&quot;/&gt;&lt;wsp:rsid wsp:val=&quot;00005F23&quot;/&gt;&lt;wsp:rsid wsp:val=&quot;00013781&quot;/&gt;&lt;wsp:rsid wsp:val=&quot;00016E3D&quot;/&gt;&lt;wsp:rsid wsp:val=&quot;000266AB&quot;/&gt;&lt;wsp:rsid wsp:val=&quot;0003731A&quot;/&gt;&lt;wsp:rsid wsp:val=&quot;00041C5D&quot;/&gt;&lt;wsp:rsid wsp:val=&quot;0007074C&quot;/&gt;&lt;wsp:rsid wsp:val=&quot;00077599&quot;/&gt;&lt;wsp:rsid wsp:val=&quot;00097EF4&quot;/&gt;&lt;wsp:rsid wsp:val=&quot;000A3952&quot;/&gt;&lt;wsp:rsid wsp:val=&quot;000B360C&quot;/&gt;&lt;wsp:rsid wsp:val=&quot;000B6958&quot;/&gt;&lt;wsp:rsid wsp:val=&quot;000E46D4&quot;/&gt;&lt;wsp:rsid wsp:val=&quot;000E4A3A&quot;/&gt;&lt;wsp:rsid wsp:val=&quot;000F70AC&quot;/&gt;&lt;wsp:rsid wsp:val=&quot;00106B28&quot;/&gt;&lt;wsp:rsid wsp:val=&quot;00107613&quot;/&gt;&lt;wsp:rsid wsp:val=&quot;00120794&quot;/&gt;&lt;wsp:rsid wsp:val=&quot;00135F31&quot;/&gt;&lt;wsp:rsid wsp:val=&quot;0016011C&quot;/&gt;&lt;wsp:rsid wsp:val=&quot;00173E2E&quot;/&gt;&lt;wsp:rsid wsp:val=&quot;0018311E&quot;/&gt;&lt;wsp:rsid wsp:val=&quot;001B3E88&quot;/&gt;&lt;wsp:rsid wsp:val=&quot;001B54CA&quot;/&gt;&lt;wsp:rsid wsp:val=&quot;001D3343&quot;/&gt;&lt;wsp:rsid wsp:val=&quot;002021BB&quot;/&gt;&lt;wsp:rsid wsp:val=&quot;00213D5F&quot;/&gt;&lt;wsp:rsid wsp:val=&quot;00232139&quot;/&gt;&lt;wsp:rsid wsp:val=&quot;00240E1D&quot;/&gt;&lt;wsp:rsid wsp:val=&quot;0024467F&quot;/&gt;&lt;wsp:rsid wsp:val=&quot;00253AD7&quot;/&gt;&lt;wsp:rsid wsp:val=&quot;00280A38&quot;/&gt;&lt;wsp:rsid wsp:val=&quot;00293375&quot;/&gt;&lt;wsp:rsid wsp:val=&quot;002A0409&quot;/&gt;&lt;wsp:rsid wsp:val=&quot;002A0E9E&quot;/&gt;&lt;wsp:rsid wsp:val=&quot;002A70F9&quot;/&gt;&lt;wsp:rsid wsp:val=&quot;002B168C&quot;/&gt;&lt;wsp:rsid wsp:val=&quot;002B1C6F&quot;/&gt;&lt;wsp:rsid wsp:val=&quot;002C5B65&quot;/&gt;&lt;wsp:rsid wsp:val=&quot;002E0A43&quot;/&gt;&lt;wsp:rsid wsp:val=&quot;002E24DB&quot;/&gt;&lt;wsp:rsid wsp:val=&quot;002F0198&quot;/&gt;&lt;wsp:rsid wsp:val=&quot;00303EDE&quot;/&gt;&lt;wsp:rsid wsp:val=&quot;003234C5&quot;/&gt;&lt;wsp:rsid wsp:val=&quot;0034369D&quot;/&gt;&lt;wsp:rsid wsp:val=&quot;00350B23&quot;/&gt;&lt;wsp:rsid wsp:val=&quot;00354460&quot;/&gt;&lt;wsp:rsid wsp:val=&quot;00361531&quot;/&gt;&lt;wsp:rsid wsp:val=&quot;0038781B&quot;/&gt;&lt;wsp:rsid wsp:val=&quot;003A2F3C&quot;/&gt;&lt;wsp:rsid wsp:val=&quot;003B70AE&quot;/&gt;&lt;wsp:rsid wsp:val=&quot;003C5BDB&quot;/&gt;&lt;wsp:rsid wsp:val=&quot;003F19ED&quot;/&gt;&lt;wsp:rsid wsp:val=&quot;003F6AA3&quot;/&gt;&lt;wsp:rsid wsp:val=&quot;00415418&quot;/&gt;&lt;wsp:rsid wsp:val=&quot;00422507&quot;/&gt;&lt;wsp:rsid wsp:val=&quot;00444985&quot;/&gt;&lt;wsp:rsid wsp:val=&quot;00471BAF&quot;/&gt;&lt;wsp:rsid wsp:val=&quot;00477C08&quot;/&gt;&lt;wsp:rsid wsp:val=&quot;00480200&quot;/&gt;&lt;wsp:rsid wsp:val=&quot;00494872&quot;/&gt;&lt;wsp:rsid wsp:val=&quot;00497230&quot;/&gt;&lt;wsp:rsid wsp:val=&quot;004A1B85&quot;/&gt;&lt;wsp:rsid wsp:val=&quot;004A49C1&quot;/&gt;&lt;wsp:rsid wsp:val=&quot;004A4E08&quot;/&gt;&lt;wsp:rsid wsp:val=&quot;004B5CEC&quot;/&gt;&lt;wsp:rsid wsp:val=&quot;004C06F7&quot;/&gt;&lt;wsp:rsid wsp:val=&quot;004C7DA3&quot;/&gt;&lt;wsp:rsid wsp:val=&quot;004D206B&quot;/&gt;&lt;wsp:rsid wsp:val=&quot;004E18FE&quot;/&gt;&lt;wsp:rsid wsp:val=&quot;00512F2F&quot;/&gt;&lt;wsp:rsid wsp:val=&quot;005170D3&quot;/&gt;&lt;wsp:rsid wsp:val=&quot;00520BF6&quot;/&gt;&lt;wsp:rsid wsp:val=&quot;00535531&quot;/&gt;&lt;wsp:rsid wsp:val=&quot;005478B0&quot;/&gt;&lt;wsp:rsid wsp:val=&quot;005559FA&quot;/&gt;&lt;wsp:rsid wsp:val=&quot;00564F56&quot;/&gt;&lt;wsp:rsid wsp:val=&quot;00584429&quot;/&gt;&lt;wsp:rsid wsp:val=&quot;00592B23&quot;/&gt;&lt;wsp:rsid wsp:val=&quot;005A2CF1&quot;/&gt;&lt;wsp:rsid wsp:val=&quot;005B41A9&quot;/&gt;&lt;wsp:rsid wsp:val=&quot;005B6287&quot;/&gt;&lt;wsp:rsid wsp:val=&quot;005B6BCC&quot;/&gt;&lt;wsp:rsid wsp:val=&quot;005C21C3&quot;/&gt;&lt;wsp:rsid wsp:val=&quot;005D3E01&quot;/&gt;&lt;wsp:rsid wsp:val=&quot;005F247B&quot;/&gt;&lt;wsp:rsid wsp:val=&quot;00600ABF&quot;/&gt;&lt;wsp:rsid wsp:val=&quot;0060517A&quot;/&gt;&lt;wsp:rsid wsp:val=&quot;00605EBF&quot;/&gt;&lt;wsp:rsid wsp:val=&quot;006138A3&quot;/&gt;&lt;wsp:rsid wsp:val=&quot;006161BC&quot;/&gt;&lt;wsp:rsid wsp:val=&quot;00616F67&quot;/&gt;&lt;wsp:rsid wsp:val=&quot;00632988&quot;/&gt;&lt;wsp:rsid wsp:val=&quot;00635165&quot;/&gt;&lt;wsp:rsid wsp:val=&quot;00636871&quot;/&gt;&lt;wsp:rsid wsp:val=&quot;00656695&quot;/&gt;&lt;wsp:rsid wsp:val=&quot;006629F6&quot;/&gt;&lt;wsp:rsid wsp:val=&quot;006852A3&quot;/&gt;&lt;wsp:rsid wsp:val=&quot;006876AF&quot;/&gt;&lt;wsp:rsid wsp:val=&quot;006903F5&quot;/&gt;&lt;wsp:rsid wsp:val=&quot;0069097B&quot;/&gt;&lt;wsp:rsid wsp:val=&quot;006C0EF1&quot;/&gt;&lt;wsp:rsid wsp:val=&quot;006C3145&quot;/&gt;&lt;wsp:rsid wsp:val=&quot;006C7CAB&quot;/&gt;&lt;wsp:rsid wsp:val=&quot;00704515&quot;/&gt;&lt;wsp:rsid wsp:val=&quot;00707874&quot;/&gt;&lt;wsp:rsid wsp:val=&quot;007743C7&quot;/&gt;&lt;wsp:rsid wsp:val=&quot;007A229C&quot;/&gt;&lt;wsp:rsid wsp:val=&quot;007A4519&quot;/&gt;&lt;wsp:rsid wsp:val=&quot;007B1FB3&quot;/&gt;&lt;wsp:rsid wsp:val=&quot;007B4A51&quot;/&gt;&lt;wsp:rsid wsp:val=&quot;007B7F77&quot;/&gt;&lt;wsp:rsid wsp:val=&quot;007E425C&quot;/&gt;&lt;wsp:rsid wsp:val=&quot;007E668E&quot;/&gt;&lt;wsp:rsid wsp:val=&quot;00804F39&quot;/&gt;&lt;wsp:rsid wsp:val=&quot;00816262&quot;/&gt;&lt;wsp:rsid wsp:val=&quot;008346A1&quot;/&gt;&lt;wsp:rsid wsp:val=&quot;00842C36&quot;/&gt;&lt;wsp:rsid wsp:val=&quot;008476BA&quot;/&gt;&lt;wsp:rsid wsp:val=&quot;00851582&quot;/&gt;&lt;wsp:rsid wsp:val=&quot;008573E8&quot;/&gt;&lt;wsp:rsid wsp:val=&quot;00857E3E&quot;/&gt;&lt;wsp:rsid wsp:val=&quot;008648F4&quot;/&gt;&lt;wsp:rsid wsp:val=&quot;00866777&quot;/&gt;&lt;wsp:rsid wsp:val=&quot;00875344&quot;/&gt;&lt;wsp:rsid wsp:val=&quot;008844A9&quot;/&gt;&lt;wsp:rsid wsp:val=&quot;00887A93&quot;/&gt;&lt;wsp:rsid wsp:val=&quot;00887DAB&quot;/&gt;&lt;wsp:rsid wsp:val=&quot;00896D70&quot;/&gt;&lt;wsp:rsid wsp:val=&quot;008A175C&quot;/&gt;&lt;wsp:rsid wsp:val=&quot;008C2C14&quot;/&gt;&lt;wsp:rsid wsp:val=&quot;008E0197&quot;/&gt;&lt;wsp:rsid wsp:val=&quot;008E2295&quot;/&gt;&lt;wsp:rsid wsp:val=&quot;008E6082&quot;/&gt;&lt;wsp:rsid wsp:val=&quot;008F2599&quot;/&gt;&lt;wsp:rsid wsp:val=&quot;00982283&quot;/&gt;&lt;wsp:rsid wsp:val=&quot;009B5AA8&quot;/&gt;&lt;wsp:rsid wsp:val=&quot;009C2757&quot;/&gt;&lt;wsp:rsid wsp:val=&quot;009D2E80&quot;/&gt;&lt;wsp:rsid wsp:val=&quot;009D336D&quot;/&gt;&lt;wsp:rsid wsp:val=&quot;009E3D0D&quot;/&gt;&lt;wsp:rsid wsp:val=&quot;00A16EC9&quot;/&gt;&lt;wsp:rsid wsp:val=&quot;00A23B1E&quot;/&gt;&lt;wsp:rsid wsp:val=&quot;00A30157&quot;/&gt;&lt;wsp:rsid wsp:val=&quot;00A63115&quot;/&gt;&lt;wsp:rsid wsp:val=&quot;00A63360&quot;/&gt;&lt;wsp:rsid wsp:val=&quot;00A64C1A&quot;/&gt;&lt;wsp:rsid wsp:val=&quot;00A90ED2&quot;/&gt;&lt;wsp:rsid wsp:val=&quot;00AA2A6F&quot;/&gt;&lt;wsp:rsid wsp:val=&quot;00AD2A4D&quot;/&gt;&lt;wsp:rsid wsp:val=&quot;00AE5B55&quot;/&gt;&lt;wsp:rsid wsp:val=&quot;00AF4B7A&quot;/&gt;&lt;wsp:rsid wsp:val=&quot;00B37A24&quot;/&gt;&lt;wsp:rsid wsp:val=&quot;00B449EA&quot;/&gt;&lt;wsp:rsid wsp:val=&quot;00B63652&quot;/&gt;&lt;wsp:rsid wsp:val=&quot;00BA4AAD&quot;/&gt;&lt;wsp:rsid wsp:val=&quot;00BC7F47&quot;/&gt;&lt;wsp:rsid wsp:val=&quot;00BD4F12&quot;/&gt;&lt;wsp:rsid wsp:val=&quot;00C0121C&quot;/&gt;&lt;wsp:rsid wsp:val=&quot;00C62831&quot;/&gt;&lt;wsp:rsid wsp:val=&quot;00C67BF9&quot;/&gt;&lt;wsp:rsid wsp:val=&quot;00C76F5F&quot;/&gt;&lt;wsp:rsid wsp:val=&quot;00C8094D&quot;/&gt;&lt;wsp:rsid wsp:val=&quot;00CB28E4&quot;/&gt;&lt;wsp:rsid wsp:val=&quot;00CC4A9D&quot;/&gt;&lt;wsp:rsid wsp:val=&quot;00CD06ED&quot;/&gt;&lt;wsp:rsid wsp:val=&quot;00CD4A97&quot;/&gt;&lt;wsp:rsid wsp:val=&quot;00CD553E&quot;/&gt;&lt;wsp:rsid wsp:val=&quot;00CE0601&quot;/&gt;&lt;wsp:rsid wsp:val=&quot;00CE7DAF&quot;/&gt;&lt;wsp:rsid wsp:val=&quot;00D044A0&quot;/&gt;&lt;wsp:rsid wsp:val=&quot;00D1421C&quot;/&gt;&lt;wsp:rsid wsp:val=&quot;00D1472C&quot;/&gt;&lt;wsp:rsid wsp:val=&quot;00D841BC&quot;/&gt;&lt;wsp:rsid wsp:val=&quot;00DB0AE2&quot;/&gt;&lt;wsp:rsid wsp:val=&quot;00DB575E&quot;/&gt;&lt;wsp:rsid wsp:val=&quot;00DC5018&quot;/&gt;&lt;wsp:rsid wsp:val=&quot;00DD6126&quot;/&gt;&lt;wsp:rsid wsp:val=&quot;00DE67B9&quot;/&gt;&lt;wsp:rsid wsp:val=&quot;00E067FF&quot;/&gt;&lt;wsp:rsid wsp:val=&quot;00E24554&quot;/&gt;&lt;wsp:rsid wsp:val=&quot;00E35892&quot;/&gt;&lt;wsp:rsid wsp:val=&quot;00E81002&quot;/&gt;&lt;wsp:rsid wsp:val=&quot;00E836F5&quot;/&gt;&lt;wsp:rsid wsp:val=&quot;00E85047&quot;/&gt;&lt;wsp:rsid wsp:val=&quot;00EA0F1D&quot;/&gt;&lt;wsp:rsid wsp:val=&quot;00ED4874&quot;/&gt;&lt;wsp:rsid wsp:val=&quot;00EF3BE0&quot;/&gt;&lt;wsp:rsid wsp:val=&quot;00EF475B&quot;/&gt;&lt;wsp:rsid wsp:val=&quot;00F043D2&quot;/&gt;&lt;wsp:rsid wsp:val=&quot;00F15FBB&quot;/&gt;&lt;wsp:rsid wsp:val=&quot;00F24634&quot;/&gt;&lt;wsp:rsid wsp:val=&quot;00F56C74&quot;/&gt;&lt;wsp:rsid wsp:val=&quot;00F66F82&quot;/&gt;&lt;wsp:rsid wsp:val=&quot;00F72B71&quot;/&gt;&lt;wsp:rsid wsp:val=&quot;00F813A6&quot;/&gt;&lt;wsp:rsid wsp:val=&quot;00F84022&quot;/&gt;&lt;wsp:rsid wsp:val=&quot;00F879E2&quot;/&gt;&lt;wsp:rsid wsp:val=&quot;00FA6CEC&quot;/&gt;&lt;wsp:rsid wsp:val=&quot;00FB30DD&quot;/&gt;&lt;wsp:rsid wsp:val=&quot;00FB616A&quot;/&gt;&lt;wsp:rsid wsp:val=&quot;00FD2972&quot;/&gt;&lt;wsp:rsid wsp:val=&quot;00FE727E&quot;/&gt;&lt;wsp:rsid wsp:val=&quot;00FF2F14&quot;/&gt;&lt;/wsp:rsids&gt;&lt;/w:docPr&gt;&lt;w:body&gt;&lt;w:p wsp:rsidR=&quot;00000000&quot; wsp:rsidRDefault=&quot;00B37A24&quot;&gt;&lt;m:oMathPara&gt;&lt;m:oMath&gt;&lt;m:r&gt;&lt;w:rPr&gt;&lt;w:rFonts w:ascii=&quot;Cambria Math&quot; w:h-ansi=&quot;Cambria Math&quot;/&gt;&lt;wx:font wx:val=&quot;Cambria Math&quot;/&gt;&lt;w:i/&gt;&lt;/w:rPr&gt;&lt;m:t&gt;UCS=&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5Ã—60Ã—18Ã—&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2Ã—40-20&lt;/m:t&gt;&lt;/m:r&gt;&lt;/m:e&gt;&lt;/m:d&gt;&lt;/m:num&gt;&lt;m:den&gt;&lt;m:r&gt;&lt;w:rPr&gt;&lt;w:rFonts w:ascii=&quot;Cambria Math&quot; w:h-ansi=&quot;Cambria Math&quot;/&gt;&lt;wx:font wx:val=&quot;Cambria Math&quot;/&gt;&lt;w:i/&gt;&lt;/w:rPr&gt;&lt;m:t&gt;2Ã—40+2Ã—60-20&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5" o:title="" chromakey="white"/>
          </v:shape>
        </w:pict>
      </w:r>
    </w:p>
    <w:p w:rsidR="0020770E" w:rsidRPr="00DC5018" w:rsidRDefault="0020770E" w:rsidP="004C06F7">
      <w:pPr>
        <w:rPr>
          <w:i/>
        </w:rPr>
      </w:pPr>
      <w:r>
        <w:rPr>
          <w:i/>
        </w:rPr>
        <w:t>UCS = 540kPa</w:t>
      </w:r>
      <w:r>
        <w:rPr>
          <w:i/>
        </w:rPr>
        <w:tab/>
      </w:r>
      <w:r>
        <w:rPr>
          <w:i/>
        </w:rPr>
        <w:tab/>
      </w:r>
      <w:r>
        <w:rPr>
          <w:i/>
        </w:rPr>
        <w:tab/>
      </w:r>
      <w:r>
        <w:rPr>
          <w:i/>
        </w:rPr>
        <w:tab/>
      </w:r>
      <w:r>
        <w:rPr>
          <w:i/>
        </w:rPr>
        <w:tab/>
      </w:r>
      <w:r>
        <w:rPr>
          <w:i/>
        </w:rPr>
        <w:tab/>
      </w:r>
      <w:r>
        <w:rPr>
          <w:i/>
        </w:rPr>
        <w:tab/>
      </w:r>
      <w:r>
        <w:rPr>
          <w:i/>
        </w:rPr>
        <w:tab/>
      </w:r>
      <w:r>
        <w:rPr>
          <w:i/>
        </w:rPr>
        <w:tab/>
        <w:t>(3)</w:t>
      </w:r>
    </w:p>
    <w:p w:rsidR="0020770E" w:rsidRPr="001B54CA" w:rsidRDefault="0020770E" w:rsidP="004C06F7">
      <w:r w:rsidRPr="00106B28">
        <w:pict>
          <v:shape id="_x0000_i1035" type="#_x0000_t75" style="width:88.5pt;height:26.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doNotEmbedSystemFonts/&gt;&lt;w:defaultTabStop w:val=&quot;720&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C7DA3&quot;/&gt;&lt;wsp:rsid wsp:val=&quot;00005F23&quot;/&gt;&lt;wsp:rsid wsp:val=&quot;00013781&quot;/&gt;&lt;wsp:rsid wsp:val=&quot;00016E3D&quot;/&gt;&lt;wsp:rsid wsp:val=&quot;000266AB&quot;/&gt;&lt;wsp:rsid wsp:val=&quot;0003731A&quot;/&gt;&lt;wsp:rsid wsp:val=&quot;00041C5D&quot;/&gt;&lt;wsp:rsid wsp:val=&quot;0007074C&quot;/&gt;&lt;wsp:rsid wsp:val=&quot;00077599&quot;/&gt;&lt;wsp:rsid wsp:val=&quot;00097EF4&quot;/&gt;&lt;wsp:rsid wsp:val=&quot;000A3952&quot;/&gt;&lt;wsp:rsid wsp:val=&quot;000B360C&quot;/&gt;&lt;wsp:rsid wsp:val=&quot;000B6958&quot;/&gt;&lt;wsp:rsid wsp:val=&quot;000E46D4&quot;/&gt;&lt;wsp:rsid wsp:val=&quot;000E4A3A&quot;/&gt;&lt;wsp:rsid wsp:val=&quot;000F70AC&quot;/&gt;&lt;wsp:rsid wsp:val=&quot;00106B28&quot;/&gt;&lt;wsp:rsid wsp:val=&quot;00107613&quot;/&gt;&lt;wsp:rsid wsp:val=&quot;00120794&quot;/&gt;&lt;wsp:rsid wsp:val=&quot;00135F31&quot;/&gt;&lt;wsp:rsid wsp:val=&quot;0016011C&quot;/&gt;&lt;wsp:rsid wsp:val=&quot;00173E2E&quot;/&gt;&lt;wsp:rsid wsp:val=&quot;0018311E&quot;/&gt;&lt;wsp:rsid wsp:val=&quot;001B3E88&quot;/&gt;&lt;wsp:rsid wsp:val=&quot;001B54CA&quot;/&gt;&lt;wsp:rsid wsp:val=&quot;001D3343&quot;/&gt;&lt;wsp:rsid wsp:val=&quot;002021BB&quot;/&gt;&lt;wsp:rsid wsp:val=&quot;00213D5F&quot;/&gt;&lt;wsp:rsid wsp:val=&quot;00232139&quot;/&gt;&lt;wsp:rsid wsp:val=&quot;00240E1D&quot;/&gt;&lt;wsp:rsid wsp:val=&quot;0024467F&quot;/&gt;&lt;wsp:rsid wsp:val=&quot;00253AD7&quot;/&gt;&lt;wsp:rsid wsp:val=&quot;00280A38&quot;/&gt;&lt;wsp:rsid wsp:val=&quot;00293375&quot;/&gt;&lt;wsp:rsid wsp:val=&quot;002A0409&quot;/&gt;&lt;wsp:rsid wsp:val=&quot;002A0E9E&quot;/&gt;&lt;wsp:rsid wsp:val=&quot;002A70F9&quot;/&gt;&lt;wsp:rsid wsp:val=&quot;002B168C&quot;/&gt;&lt;wsp:rsid wsp:val=&quot;002B1C6F&quot;/&gt;&lt;wsp:rsid wsp:val=&quot;002C5B65&quot;/&gt;&lt;wsp:rsid wsp:val=&quot;002E0A43&quot;/&gt;&lt;wsp:rsid wsp:val=&quot;002E24DB&quot;/&gt;&lt;wsp:rsid wsp:val=&quot;002F0198&quot;/&gt;&lt;wsp:rsid wsp:val=&quot;00303EDE&quot;/&gt;&lt;wsp:rsid wsp:val=&quot;003234C5&quot;/&gt;&lt;wsp:rsid wsp:val=&quot;0034369D&quot;/&gt;&lt;wsp:rsid wsp:val=&quot;00350B23&quot;/&gt;&lt;wsp:rsid wsp:val=&quot;00354460&quot;/&gt;&lt;wsp:rsid wsp:val=&quot;00361531&quot;/&gt;&lt;wsp:rsid wsp:val=&quot;0038781B&quot;/&gt;&lt;wsp:rsid wsp:val=&quot;003A2F3C&quot;/&gt;&lt;wsp:rsid wsp:val=&quot;003B70AE&quot;/&gt;&lt;wsp:rsid wsp:val=&quot;003C5BDB&quot;/&gt;&lt;wsp:rsid wsp:val=&quot;003F19ED&quot;/&gt;&lt;wsp:rsid wsp:val=&quot;003F6AA3&quot;/&gt;&lt;wsp:rsid wsp:val=&quot;00401162&quot;/&gt;&lt;wsp:rsid wsp:val=&quot;00415418&quot;/&gt;&lt;wsp:rsid wsp:val=&quot;00422507&quot;/&gt;&lt;wsp:rsid wsp:val=&quot;00444985&quot;/&gt;&lt;wsp:rsid wsp:val=&quot;00471BAF&quot;/&gt;&lt;wsp:rsid wsp:val=&quot;00477C08&quot;/&gt;&lt;wsp:rsid wsp:val=&quot;00480200&quot;/&gt;&lt;wsp:rsid wsp:val=&quot;00494872&quot;/&gt;&lt;wsp:rsid wsp:val=&quot;00497230&quot;/&gt;&lt;wsp:rsid wsp:val=&quot;004A1B85&quot;/&gt;&lt;wsp:rsid wsp:val=&quot;004A49C1&quot;/&gt;&lt;wsp:rsid wsp:val=&quot;004A4E08&quot;/&gt;&lt;wsp:rsid wsp:val=&quot;004B5CEC&quot;/&gt;&lt;wsp:rsid wsp:val=&quot;004C06F7&quot;/&gt;&lt;wsp:rsid wsp:val=&quot;004C7DA3&quot;/&gt;&lt;wsp:rsid wsp:val=&quot;004D206B&quot;/&gt;&lt;wsp:rsid wsp:val=&quot;004E18FE&quot;/&gt;&lt;wsp:rsid wsp:val=&quot;00512F2F&quot;/&gt;&lt;wsp:rsid wsp:val=&quot;005170D3&quot;/&gt;&lt;wsp:rsid wsp:val=&quot;00520BF6&quot;/&gt;&lt;wsp:rsid wsp:val=&quot;00535531&quot;/&gt;&lt;wsp:rsid wsp:val=&quot;005478B0&quot;/&gt;&lt;wsp:rsid wsp:val=&quot;005559FA&quot;/&gt;&lt;wsp:rsid wsp:val=&quot;00564F56&quot;/&gt;&lt;wsp:rsid wsp:val=&quot;00584429&quot;/&gt;&lt;wsp:rsid wsp:val=&quot;00592B23&quot;/&gt;&lt;wsp:rsid wsp:val=&quot;005A2CF1&quot;/&gt;&lt;wsp:rsid wsp:val=&quot;005B41A9&quot;/&gt;&lt;wsp:rsid wsp:val=&quot;005B6287&quot;/&gt;&lt;wsp:rsid wsp:val=&quot;005B6BCC&quot;/&gt;&lt;wsp:rsid wsp:val=&quot;005C21C3&quot;/&gt;&lt;wsp:rsid wsp:val=&quot;005D3E01&quot;/&gt;&lt;wsp:rsid wsp:val=&quot;005F247B&quot;/&gt;&lt;wsp:rsid wsp:val=&quot;00600ABF&quot;/&gt;&lt;wsp:rsid wsp:val=&quot;0060517A&quot;/&gt;&lt;wsp:rsid wsp:val=&quot;00605EBF&quot;/&gt;&lt;wsp:rsid wsp:val=&quot;006138A3&quot;/&gt;&lt;wsp:rsid wsp:val=&quot;006161BC&quot;/&gt;&lt;wsp:rsid wsp:val=&quot;00616F67&quot;/&gt;&lt;wsp:rsid wsp:val=&quot;00632988&quot;/&gt;&lt;wsp:rsid wsp:val=&quot;00635165&quot;/&gt;&lt;wsp:rsid wsp:val=&quot;00636871&quot;/&gt;&lt;wsp:rsid wsp:val=&quot;00656695&quot;/&gt;&lt;wsp:rsid wsp:val=&quot;006629F6&quot;/&gt;&lt;wsp:rsid wsp:val=&quot;006852A3&quot;/&gt;&lt;wsp:rsid wsp:val=&quot;006876AF&quot;/&gt;&lt;wsp:rsid wsp:val=&quot;006903F5&quot;/&gt;&lt;wsp:rsid wsp:val=&quot;0069097B&quot;/&gt;&lt;wsp:rsid wsp:val=&quot;006C0EF1&quot;/&gt;&lt;wsp:rsid wsp:val=&quot;006C3145&quot;/&gt;&lt;wsp:rsid wsp:val=&quot;006C7CAB&quot;/&gt;&lt;wsp:rsid wsp:val=&quot;00704515&quot;/&gt;&lt;wsp:rsid wsp:val=&quot;00707874&quot;/&gt;&lt;wsp:rsid wsp:val=&quot;007743C7&quot;/&gt;&lt;wsp:rsid wsp:val=&quot;007A229C&quot;/&gt;&lt;wsp:rsid wsp:val=&quot;007A4519&quot;/&gt;&lt;wsp:rsid wsp:val=&quot;007B1FB3&quot;/&gt;&lt;wsp:rsid wsp:val=&quot;007B4A51&quot;/&gt;&lt;wsp:rsid wsp:val=&quot;007B7F77&quot;/&gt;&lt;wsp:rsid wsp:val=&quot;007E425C&quot;/&gt;&lt;wsp:rsid wsp:val=&quot;007E668E&quot;/&gt;&lt;wsp:rsid wsp:val=&quot;00804F39&quot;/&gt;&lt;wsp:rsid wsp:val=&quot;00816262&quot;/&gt;&lt;wsp:rsid wsp:val=&quot;008346A1&quot;/&gt;&lt;wsp:rsid wsp:val=&quot;00842C36&quot;/&gt;&lt;wsp:rsid wsp:val=&quot;008476BA&quot;/&gt;&lt;wsp:rsid wsp:val=&quot;00851582&quot;/&gt;&lt;wsp:rsid wsp:val=&quot;008573E8&quot;/&gt;&lt;wsp:rsid wsp:val=&quot;00857E3E&quot;/&gt;&lt;wsp:rsid wsp:val=&quot;008648F4&quot;/&gt;&lt;wsp:rsid wsp:val=&quot;00866777&quot;/&gt;&lt;wsp:rsid wsp:val=&quot;00875344&quot;/&gt;&lt;wsp:rsid wsp:val=&quot;008844A9&quot;/&gt;&lt;wsp:rsid wsp:val=&quot;00887A93&quot;/&gt;&lt;wsp:rsid wsp:val=&quot;00887DAB&quot;/&gt;&lt;wsp:rsid wsp:val=&quot;00896D70&quot;/&gt;&lt;wsp:rsid wsp:val=&quot;008A175C&quot;/&gt;&lt;wsp:rsid wsp:val=&quot;008C2C14&quot;/&gt;&lt;wsp:rsid wsp:val=&quot;008E0197&quot;/&gt;&lt;wsp:rsid wsp:val=&quot;008E2295&quot;/&gt;&lt;wsp:rsid wsp:val=&quot;008E6082&quot;/&gt;&lt;wsp:rsid wsp:val=&quot;008F2599&quot;/&gt;&lt;wsp:rsid wsp:val=&quot;00982283&quot;/&gt;&lt;wsp:rsid wsp:val=&quot;009B5AA8&quot;/&gt;&lt;wsp:rsid wsp:val=&quot;009C2757&quot;/&gt;&lt;wsp:rsid wsp:val=&quot;009D2E80&quot;/&gt;&lt;wsp:rsid wsp:val=&quot;009D336D&quot;/&gt;&lt;wsp:rsid wsp:val=&quot;009E3D0D&quot;/&gt;&lt;wsp:rsid wsp:val=&quot;00A16EC9&quot;/&gt;&lt;wsp:rsid wsp:val=&quot;00A23B1E&quot;/&gt;&lt;wsp:rsid wsp:val=&quot;00A30157&quot;/&gt;&lt;wsp:rsid wsp:val=&quot;00A63115&quot;/&gt;&lt;wsp:rsid wsp:val=&quot;00A63360&quot;/&gt;&lt;wsp:rsid wsp:val=&quot;00A64C1A&quot;/&gt;&lt;wsp:rsid wsp:val=&quot;00A90ED2&quot;/&gt;&lt;wsp:rsid wsp:val=&quot;00AA2A6F&quot;/&gt;&lt;wsp:rsid wsp:val=&quot;00AD2A4D&quot;/&gt;&lt;wsp:rsid wsp:val=&quot;00AE5B55&quot;/&gt;&lt;wsp:rsid wsp:val=&quot;00AF4B7A&quot;/&gt;&lt;wsp:rsid wsp:val=&quot;00B449EA&quot;/&gt;&lt;wsp:rsid wsp:val=&quot;00B63652&quot;/&gt;&lt;wsp:rsid wsp:val=&quot;00BA4AAD&quot;/&gt;&lt;wsp:rsid wsp:val=&quot;00BC7F47&quot;/&gt;&lt;wsp:rsid wsp:val=&quot;00BD4F12&quot;/&gt;&lt;wsp:rsid wsp:val=&quot;00C0121C&quot;/&gt;&lt;wsp:rsid wsp:val=&quot;00C62831&quot;/&gt;&lt;wsp:rsid wsp:val=&quot;00C67BF9&quot;/&gt;&lt;wsp:rsid wsp:val=&quot;00C76F5F&quot;/&gt;&lt;wsp:rsid wsp:val=&quot;00C8094D&quot;/&gt;&lt;wsp:rsid wsp:val=&quot;00CB28E4&quot;/&gt;&lt;wsp:rsid wsp:val=&quot;00CC4A9D&quot;/&gt;&lt;wsp:rsid wsp:val=&quot;00CD06ED&quot;/&gt;&lt;wsp:rsid wsp:val=&quot;00CD4A97&quot;/&gt;&lt;wsp:rsid wsp:val=&quot;00CD553E&quot;/&gt;&lt;wsp:rsid wsp:val=&quot;00CE0601&quot;/&gt;&lt;wsp:rsid wsp:val=&quot;00CE7DAF&quot;/&gt;&lt;wsp:rsid wsp:val=&quot;00D044A0&quot;/&gt;&lt;wsp:rsid wsp:val=&quot;00D1421C&quot;/&gt;&lt;wsp:rsid wsp:val=&quot;00D1472C&quot;/&gt;&lt;wsp:rsid wsp:val=&quot;00D841BC&quot;/&gt;&lt;wsp:rsid wsp:val=&quot;00DB0AE2&quot;/&gt;&lt;wsp:rsid wsp:val=&quot;00DB575E&quot;/&gt;&lt;wsp:rsid wsp:val=&quot;00DC5018&quot;/&gt;&lt;wsp:rsid wsp:val=&quot;00DD6126&quot;/&gt;&lt;wsp:rsid wsp:val=&quot;00DE67B9&quot;/&gt;&lt;wsp:rsid wsp:val=&quot;00E067FF&quot;/&gt;&lt;wsp:rsid wsp:val=&quot;00E24554&quot;/&gt;&lt;wsp:rsid wsp:val=&quot;00E35892&quot;/&gt;&lt;wsp:rsid wsp:val=&quot;00E81002&quot;/&gt;&lt;wsp:rsid wsp:val=&quot;00E836F5&quot;/&gt;&lt;wsp:rsid wsp:val=&quot;00E85047&quot;/&gt;&lt;wsp:rsid wsp:val=&quot;00EA0F1D&quot;/&gt;&lt;wsp:rsid wsp:val=&quot;00ED4874&quot;/&gt;&lt;wsp:rsid wsp:val=&quot;00EF3BE0&quot;/&gt;&lt;wsp:rsid wsp:val=&quot;00EF475B&quot;/&gt;&lt;wsp:rsid wsp:val=&quot;00F043D2&quot;/&gt;&lt;wsp:rsid wsp:val=&quot;00F15FBB&quot;/&gt;&lt;wsp:rsid wsp:val=&quot;00F24634&quot;/&gt;&lt;wsp:rsid wsp:val=&quot;00F56C74&quot;/&gt;&lt;wsp:rsid wsp:val=&quot;00F66F82&quot;/&gt;&lt;wsp:rsid wsp:val=&quot;00F72B71&quot;/&gt;&lt;wsp:rsid wsp:val=&quot;00F813A6&quot;/&gt;&lt;wsp:rsid wsp:val=&quot;00F84022&quot;/&gt;&lt;wsp:rsid wsp:val=&quot;00F879E2&quot;/&gt;&lt;wsp:rsid wsp:val=&quot;00FA6CEC&quot;/&gt;&lt;wsp:rsid wsp:val=&quot;00FB30DD&quot;/&gt;&lt;wsp:rsid wsp:val=&quot;00FB616A&quot;/&gt;&lt;wsp:rsid wsp:val=&quot;00FD2972&quot;/&gt;&lt;wsp:rsid wsp:val=&quot;00FE727E&quot;/&gt;&lt;wsp:rsid wsp:val=&quot;00FF2F14&quot;/&gt;&lt;/wsp:rsids&gt;&lt;/w:docPr&gt;&lt;w:body&gt;&lt;w:p wsp:rsidR=&quot;00000000&quot; wsp:rsidRDefault=&quot;00401162&quot;&gt;&lt;m:oMathPara&gt;&lt;m:oMath&gt;&lt;m:r&gt;&lt;w:rPr&gt;&lt;w:rFonts w:ascii=&quot;Cambria Math&quot; w:h-ansi=&quot;Cambria Math&quot;/&gt;&lt;wx:font wx:val=&quot;Cambria Math&quot;/&gt;&lt;w:i/&gt;&lt;/w:rPr&gt;&lt;m:t&gt;UCS=&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7&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lt;/m:t&gt;&lt;/m:r&gt;&lt;m:f&gt;&lt;m:fPr&gt;&lt;m:type m:val=&quot;lin&quot;/&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c&lt;/m:t&gt;&lt;/m:r&gt;&lt;/m:num&gt;&lt;m:den&gt;&lt;m:r&gt;&lt;w:rPr&gt;&lt;w:rFonts w:ascii=&quot;Cambria Math&quot; w:h-ansi=&quot;Cambria Math&quot;/&gt;&lt;wx:font wx:val=&quot;Cambria Math&quot;/&gt;&lt;w:i/&gt;&lt;/w:rPr&gt;&lt;m:t&gt;n)&lt;/m:t&gt;&lt;/m:r&gt;&lt;/m:den&gt;&lt;/m:f&gt;&lt;/m:e&gt;&lt;m:sup&gt;&lt;m:r&gt;&lt;w:rPr&gt;&lt;w:rFonts w:ascii=&quot;Cambria Math&quot; w:h-ansi=&quot;Cambria Math&quot;/&gt;&lt;wx:font wx:val=&quot;Cambria Math&quot;/&gt;&lt;w:i/&gt;&lt;/w:rPr&gt;&lt;m:t&gt;1.54&lt;/m:t&gt;&lt;/m:r&gt;&lt;/m:sup&gt;&lt;/m:sSup&gt;&lt;/m:num&gt;&lt;m:den&gt;&lt;m:r&gt;&lt;w:rPr&gt;&lt;w:rFonts w:ascii=&quot;Cambria Math&quot; w:h-ansi=&quot;Cambria Math&quot;/&gt;&lt;wx:font wx:val=&quot;Cambria Math&quot;/&gt;&lt;w:i/&gt;&lt;/w:rPr&gt;&lt;m:t&gt;F&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 o:title="" chromakey="white"/>
          </v:shape>
        </w:pict>
      </w:r>
    </w:p>
    <w:p w:rsidR="0020770E" w:rsidRPr="001B54CA" w:rsidRDefault="0020770E" w:rsidP="004C06F7">
      <w:r w:rsidRPr="00106B28">
        <w:pict>
          <v:shape id="_x0000_i1036" type="#_x0000_t75" style="width:117.75pt;height:30.7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doNotEmbedSystemFonts/&gt;&lt;w:defaultTabStop w:val=&quot;720&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C7DA3&quot;/&gt;&lt;wsp:rsid wsp:val=&quot;00005F23&quot;/&gt;&lt;wsp:rsid wsp:val=&quot;00013781&quot;/&gt;&lt;wsp:rsid wsp:val=&quot;00016E3D&quot;/&gt;&lt;wsp:rsid wsp:val=&quot;000266AB&quot;/&gt;&lt;wsp:rsid wsp:val=&quot;0003731A&quot;/&gt;&lt;wsp:rsid wsp:val=&quot;00041C5D&quot;/&gt;&lt;wsp:rsid wsp:val=&quot;0007074C&quot;/&gt;&lt;wsp:rsid wsp:val=&quot;00077599&quot;/&gt;&lt;wsp:rsid wsp:val=&quot;00097EF4&quot;/&gt;&lt;wsp:rsid wsp:val=&quot;000A3952&quot;/&gt;&lt;wsp:rsid wsp:val=&quot;000B360C&quot;/&gt;&lt;wsp:rsid wsp:val=&quot;000B6958&quot;/&gt;&lt;wsp:rsid wsp:val=&quot;000E46D4&quot;/&gt;&lt;wsp:rsid wsp:val=&quot;000E4A3A&quot;/&gt;&lt;wsp:rsid wsp:val=&quot;000F70AC&quot;/&gt;&lt;wsp:rsid wsp:val=&quot;00106B28&quot;/&gt;&lt;wsp:rsid wsp:val=&quot;00107613&quot;/&gt;&lt;wsp:rsid wsp:val=&quot;00120794&quot;/&gt;&lt;wsp:rsid wsp:val=&quot;00135F31&quot;/&gt;&lt;wsp:rsid wsp:val=&quot;0016011C&quot;/&gt;&lt;wsp:rsid wsp:val=&quot;00173E2E&quot;/&gt;&lt;wsp:rsid wsp:val=&quot;0018311E&quot;/&gt;&lt;wsp:rsid wsp:val=&quot;001B3E88&quot;/&gt;&lt;wsp:rsid wsp:val=&quot;001B54CA&quot;/&gt;&lt;wsp:rsid wsp:val=&quot;001D3343&quot;/&gt;&lt;wsp:rsid wsp:val=&quot;002021BB&quot;/&gt;&lt;wsp:rsid wsp:val=&quot;00213D5F&quot;/&gt;&lt;wsp:rsid wsp:val=&quot;00232139&quot;/&gt;&lt;wsp:rsid wsp:val=&quot;00240E1D&quot;/&gt;&lt;wsp:rsid wsp:val=&quot;0024467F&quot;/&gt;&lt;wsp:rsid wsp:val=&quot;00253AD7&quot;/&gt;&lt;wsp:rsid wsp:val=&quot;00280A38&quot;/&gt;&lt;wsp:rsid wsp:val=&quot;00293375&quot;/&gt;&lt;wsp:rsid wsp:val=&quot;002A0409&quot;/&gt;&lt;wsp:rsid wsp:val=&quot;002A0E9E&quot;/&gt;&lt;wsp:rsid wsp:val=&quot;002A70F9&quot;/&gt;&lt;wsp:rsid wsp:val=&quot;002B168C&quot;/&gt;&lt;wsp:rsid wsp:val=&quot;002B1C6F&quot;/&gt;&lt;wsp:rsid wsp:val=&quot;002C5B65&quot;/&gt;&lt;wsp:rsid wsp:val=&quot;002E0A43&quot;/&gt;&lt;wsp:rsid wsp:val=&quot;002E24DB&quot;/&gt;&lt;wsp:rsid wsp:val=&quot;002F0198&quot;/&gt;&lt;wsp:rsid wsp:val=&quot;00303EDE&quot;/&gt;&lt;wsp:rsid wsp:val=&quot;003234C5&quot;/&gt;&lt;wsp:rsid wsp:val=&quot;0034369D&quot;/&gt;&lt;wsp:rsid wsp:val=&quot;00350B23&quot;/&gt;&lt;wsp:rsid wsp:val=&quot;00354460&quot;/&gt;&lt;wsp:rsid wsp:val=&quot;00361531&quot;/&gt;&lt;wsp:rsid wsp:val=&quot;0038781B&quot;/&gt;&lt;wsp:rsid wsp:val=&quot;003A2F3C&quot;/&gt;&lt;wsp:rsid wsp:val=&quot;003B70AE&quot;/&gt;&lt;wsp:rsid wsp:val=&quot;003C5BDB&quot;/&gt;&lt;wsp:rsid wsp:val=&quot;003F19ED&quot;/&gt;&lt;wsp:rsid wsp:val=&quot;003F6AA3&quot;/&gt;&lt;wsp:rsid wsp:val=&quot;00415418&quot;/&gt;&lt;wsp:rsid wsp:val=&quot;00422507&quot;/&gt;&lt;wsp:rsid wsp:val=&quot;00444985&quot;/&gt;&lt;wsp:rsid wsp:val=&quot;00471BAF&quot;/&gt;&lt;wsp:rsid wsp:val=&quot;00477C08&quot;/&gt;&lt;wsp:rsid wsp:val=&quot;00480200&quot;/&gt;&lt;wsp:rsid wsp:val=&quot;00494872&quot;/&gt;&lt;wsp:rsid wsp:val=&quot;00497230&quot;/&gt;&lt;wsp:rsid wsp:val=&quot;004A1B85&quot;/&gt;&lt;wsp:rsid wsp:val=&quot;004A49C1&quot;/&gt;&lt;wsp:rsid wsp:val=&quot;004A4E08&quot;/&gt;&lt;wsp:rsid wsp:val=&quot;004B5CEC&quot;/&gt;&lt;wsp:rsid wsp:val=&quot;004C06F7&quot;/&gt;&lt;wsp:rsid wsp:val=&quot;004C7DA3&quot;/&gt;&lt;wsp:rsid wsp:val=&quot;004D206B&quot;/&gt;&lt;wsp:rsid wsp:val=&quot;004E18FE&quot;/&gt;&lt;wsp:rsid wsp:val=&quot;00512F2F&quot;/&gt;&lt;wsp:rsid wsp:val=&quot;005170D3&quot;/&gt;&lt;wsp:rsid wsp:val=&quot;00520BF6&quot;/&gt;&lt;wsp:rsid wsp:val=&quot;00535531&quot;/&gt;&lt;wsp:rsid wsp:val=&quot;005478B0&quot;/&gt;&lt;wsp:rsid wsp:val=&quot;005559FA&quot;/&gt;&lt;wsp:rsid wsp:val=&quot;00564F56&quot;/&gt;&lt;wsp:rsid wsp:val=&quot;00584429&quot;/&gt;&lt;wsp:rsid wsp:val=&quot;00592B23&quot;/&gt;&lt;wsp:rsid wsp:val=&quot;005A2CF1&quot;/&gt;&lt;wsp:rsid wsp:val=&quot;005B41A9&quot;/&gt;&lt;wsp:rsid wsp:val=&quot;005B6287&quot;/&gt;&lt;wsp:rsid wsp:val=&quot;005B6BCC&quot;/&gt;&lt;wsp:rsid wsp:val=&quot;005C21C3&quot;/&gt;&lt;wsp:rsid wsp:val=&quot;005D3E01&quot;/&gt;&lt;wsp:rsid wsp:val=&quot;005F247B&quot;/&gt;&lt;wsp:rsid wsp:val=&quot;00600ABF&quot;/&gt;&lt;wsp:rsid wsp:val=&quot;0060517A&quot;/&gt;&lt;wsp:rsid wsp:val=&quot;00605EBF&quot;/&gt;&lt;wsp:rsid wsp:val=&quot;006138A3&quot;/&gt;&lt;wsp:rsid wsp:val=&quot;006161BC&quot;/&gt;&lt;wsp:rsid wsp:val=&quot;00616F67&quot;/&gt;&lt;wsp:rsid wsp:val=&quot;00632988&quot;/&gt;&lt;wsp:rsid wsp:val=&quot;00635165&quot;/&gt;&lt;wsp:rsid wsp:val=&quot;00636871&quot;/&gt;&lt;wsp:rsid wsp:val=&quot;00656695&quot;/&gt;&lt;wsp:rsid wsp:val=&quot;006629F6&quot;/&gt;&lt;wsp:rsid wsp:val=&quot;006852A3&quot;/&gt;&lt;wsp:rsid wsp:val=&quot;006876AF&quot;/&gt;&lt;wsp:rsid wsp:val=&quot;006903F5&quot;/&gt;&lt;wsp:rsid wsp:val=&quot;0069097B&quot;/&gt;&lt;wsp:rsid wsp:val=&quot;006C0EF1&quot;/&gt;&lt;wsp:rsid wsp:val=&quot;006C3145&quot;/&gt;&lt;wsp:rsid wsp:val=&quot;006C7CAB&quot;/&gt;&lt;wsp:rsid wsp:val=&quot;00704515&quot;/&gt;&lt;wsp:rsid wsp:val=&quot;00707874&quot;/&gt;&lt;wsp:rsid wsp:val=&quot;007743C7&quot;/&gt;&lt;wsp:rsid wsp:val=&quot;007A229C&quot;/&gt;&lt;wsp:rsid wsp:val=&quot;007A4519&quot;/&gt;&lt;wsp:rsid wsp:val=&quot;007B1FB3&quot;/&gt;&lt;wsp:rsid wsp:val=&quot;007B4A51&quot;/&gt;&lt;wsp:rsid wsp:val=&quot;007B7F77&quot;/&gt;&lt;wsp:rsid wsp:val=&quot;007E425C&quot;/&gt;&lt;wsp:rsid wsp:val=&quot;007E668E&quot;/&gt;&lt;wsp:rsid wsp:val=&quot;00804F39&quot;/&gt;&lt;wsp:rsid wsp:val=&quot;00816262&quot;/&gt;&lt;wsp:rsid wsp:val=&quot;008346A1&quot;/&gt;&lt;wsp:rsid wsp:val=&quot;00842C36&quot;/&gt;&lt;wsp:rsid wsp:val=&quot;008476BA&quot;/&gt;&lt;wsp:rsid wsp:val=&quot;00851582&quot;/&gt;&lt;wsp:rsid wsp:val=&quot;008573E8&quot;/&gt;&lt;wsp:rsid wsp:val=&quot;00857E3E&quot;/&gt;&lt;wsp:rsid wsp:val=&quot;008648F4&quot;/&gt;&lt;wsp:rsid wsp:val=&quot;00866777&quot;/&gt;&lt;wsp:rsid wsp:val=&quot;00875344&quot;/&gt;&lt;wsp:rsid wsp:val=&quot;008844A9&quot;/&gt;&lt;wsp:rsid wsp:val=&quot;00887A93&quot;/&gt;&lt;wsp:rsid wsp:val=&quot;00887DAB&quot;/&gt;&lt;wsp:rsid wsp:val=&quot;00896D70&quot;/&gt;&lt;wsp:rsid wsp:val=&quot;008A175C&quot;/&gt;&lt;wsp:rsid wsp:val=&quot;008C2C14&quot;/&gt;&lt;wsp:rsid wsp:val=&quot;008E0197&quot;/&gt;&lt;wsp:rsid wsp:val=&quot;008E2295&quot;/&gt;&lt;wsp:rsid wsp:val=&quot;008E6082&quot;/&gt;&lt;wsp:rsid wsp:val=&quot;008F2599&quot;/&gt;&lt;wsp:rsid wsp:val=&quot;00982283&quot;/&gt;&lt;wsp:rsid wsp:val=&quot;009977F8&quot;/&gt;&lt;wsp:rsid wsp:val=&quot;009B5AA8&quot;/&gt;&lt;wsp:rsid wsp:val=&quot;009C2757&quot;/&gt;&lt;wsp:rsid wsp:val=&quot;009D2E80&quot;/&gt;&lt;wsp:rsid wsp:val=&quot;009D336D&quot;/&gt;&lt;wsp:rsid wsp:val=&quot;009E3D0D&quot;/&gt;&lt;wsp:rsid wsp:val=&quot;00A16EC9&quot;/&gt;&lt;wsp:rsid wsp:val=&quot;00A23B1E&quot;/&gt;&lt;wsp:rsid wsp:val=&quot;00A30157&quot;/&gt;&lt;wsp:rsid wsp:val=&quot;00A63115&quot;/&gt;&lt;wsp:rsid wsp:val=&quot;00A63360&quot;/&gt;&lt;wsp:rsid wsp:val=&quot;00A64C1A&quot;/&gt;&lt;wsp:rsid wsp:val=&quot;00A90ED2&quot;/&gt;&lt;wsp:rsid wsp:val=&quot;00AA2A6F&quot;/&gt;&lt;wsp:rsid wsp:val=&quot;00AD2A4D&quot;/&gt;&lt;wsp:rsid wsp:val=&quot;00AE5B55&quot;/&gt;&lt;wsp:rsid wsp:val=&quot;00AF4B7A&quot;/&gt;&lt;wsp:rsid wsp:val=&quot;00B449EA&quot;/&gt;&lt;wsp:rsid wsp:val=&quot;00B63652&quot;/&gt;&lt;wsp:rsid wsp:val=&quot;00BA4AAD&quot;/&gt;&lt;wsp:rsid wsp:val=&quot;00BC7F47&quot;/&gt;&lt;wsp:rsid wsp:val=&quot;00BD4F12&quot;/&gt;&lt;wsp:rsid wsp:val=&quot;00C0121C&quot;/&gt;&lt;wsp:rsid wsp:val=&quot;00C62831&quot;/&gt;&lt;wsp:rsid wsp:val=&quot;00C67BF9&quot;/&gt;&lt;wsp:rsid wsp:val=&quot;00C76F5F&quot;/&gt;&lt;wsp:rsid wsp:val=&quot;00C8094D&quot;/&gt;&lt;wsp:rsid wsp:val=&quot;00CB28E4&quot;/&gt;&lt;wsp:rsid wsp:val=&quot;00CC4A9D&quot;/&gt;&lt;wsp:rsid wsp:val=&quot;00CD06ED&quot;/&gt;&lt;wsp:rsid wsp:val=&quot;00CD4A97&quot;/&gt;&lt;wsp:rsid wsp:val=&quot;00CD553E&quot;/&gt;&lt;wsp:rsid wsp:val=&quot;00CE0601&quot;/&gt;&lt;wsp:rsid wsp:val=&quot;00CE7DAF&quot;/&gt;&lt;wsp:rsid wsp:val=&quot;00D044A0&quot;/&gt;&lt;wsp:rsid wsp:val=&quot;00D1421C&quot;/&gt;&lt;wsp:rsid wsp:val=&quot;00D1472C&quot;/&gt;&lt;wsp:rsid wsp:val=&quot;00D841BC&quot;/&gt;&lt;wsp:rsid wsp:val=&quot;00DB0AE2&quot;/&gt;&lt;wsp:rsid wsp:val=&quot;00DB575E&quot;/&gt;&lt;wsp:rsid wsp:val=&quot;00DC5018&quot;/&gt;&lt;wsp:rsid wsp:val=&quot;00DD6126&quot;/&gt;&lt;wsp:rsid wsp:val=&quot;00DE67B9&quot;/&gt;&lt;wsp:rsid wsp:val=&quot;00E067FF&quot;/&gt;&lt;wsp:rsid wsp:val=&quot;00E24554&quot;/&gt;&lt;wsp:rsid wsp:val=&quot;00E35892&quot;/&gt;&lt;wsp:rsid wsp:val=&quot;00E81002&quot;/&gt;&lt;wsp:rsid wsp:val=&quot;00E836F5&quot;/&gt;&lt;wsp:rsid wsp:val=&quot;00E85047&quot;/&gt;&lt;wsp:rsid wsp:val=&quot;00EA0F1D&quot;/&gt;&lt;wsp:rsid wsp:val=&quot;00ED4874&quot;/&gt;&lt;wsp:rsid wsp:val=&quot;00EF3BE0&quot;/&gt;&lt;wsp:rsid wsp:val=&quot;00EF475B&quot;/&gt;&lt;wsp:rsid wsp:val=&quot;00F043D2&quot;/&gt;&lt;wsp:rsid wsp:val=&quot;00F15FBB&quot;/&gt;&lt;wsp:rsid wsp:val=&quot;00F24634&quot;/&gt;&lt;wsp:rsid wsp:val=&quot;00F56C74&quot;/&gt;&lt;wsp:rsid wsp:val=&quot;00F66F82&quot;/&gt;&lt;wsp:rsid wsp:val=&quot;00F72B71&quot;/&gt;&lt;wsp:rsid wsp:val=&quot;00F813A6&quot;/&gt;&lt;wsp:rsid wsp:val=&quot;00F84022&quot;/&gt;&lt;wsp:rsid wsp:val=&quot;00F879E2&quot;/&gt;&lt;wsp:rsid wsp:val=&quot;00FA6CEC&quot;/&gt;&lt;wsp:rsid wsp:val=&quot;00FB30DD&quot;/&gt;&lt;wsp:rsid wsp:val=&quot;00FB616A&quot;/&gt;&lt;wsp:rsid wsp:val=&quot;00FD2972&quot;/&gt;&lt;wsp:rsid wsp:val=&quot;00FE727E&quot;/&gt;&lt;wsp:rsid wsp:val=&quot;00FF2F14&quot;/&gt;&lt;/wsp:rsids&gt;&lt;/w:docPr&gt;&lt;w:body&gt;&lt;w:p wsp:rsidR=&quot;00000000&quot; wsp:rsidRDefault=&quot;009977F8&quot;&gt;&lt;m:oMathPara&gt;&lt;m:oMath&gt;&lt;m:r&gt;&lt;w:rPr&gt;&lt;w:rFonts w:ascii=&quot;Cambria Math&quot; w:h-ansi=&quot;Cambria Math&quot;/&gt;&lt;wx:font wx:val=&quot;Cambria Math&quot;/&gt;&lt;w:i/&gt;&lt;/w:rPr&gt;&lt;m:t&gt;c=nÃ—&lt;/m:t&gt;&lt;/m:r&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UCS/27Ã—F&lt;/m:t&gt;&lt;/m:r&gt;&lt;/m:e&gt;&lt;/m:d&gt;&lt;/m:e&gt;&lt;m:sup&gt;&lt;m:r&gt;&lt;w:rPr&gt;&lt;w:rFonts w:ascii=&quot;Cambria Math&quot; w:h-ansi=&quot;Cambria Math&quot;/&gt;&lt;wx:font wx:val=&quot;Cambria Math&quot;/&gt;&lt;w:i/&gt;&lt;/w:rPr&gt;&lt;m:t&gt;(&lt;/m:t&gt;&lt;/m:r&gt;&lt;m:f&gt;&lt;m:fPr&gt;&lt;m:type m:val=&quot;lin&quot;/&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1.54)&lt;/m:t&gt;&lt;/m:r&gt;&lt;/m:den&gt;&lt;/m:f&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3" o:title="" chromakey="white"/>
          </v:shape>
        </w:pict>
      </w:r>
    </w:p>
    <w:p w:rsidR="0020770E" w:rsidRDefault="0020770E" w:rsidP="004C06F7">
      <w:r w:rsidRPr="00106B28">
        <w:pict>
          <v:shape id="_x0000_i1037" type="#_x0000_t75" style="width:147pt;height:31.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doNotEmbedSystemFonts/&gt;&lt;w:defaultTabStop w:val=&quot;720&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C7DA3&quot;/&gt;&lt;wsp:rsid wsp:val=&quot;00005F23&quot;/&gt;&lt;wsp:rsid wsp:val=&quot;00013781&quot;/&gt;&lt;wsp:rsid wsp:val=&quot;00016E3D&quot;/&gt;&lt;wsp:rsid wsp:val=&quot;000266AB&quot;/&gt;&lt;wsp:rsid wsp:val=&quot;0003731A&quot;/&gt;&lt;wsp:rsid wsp:val=&quot;00041C5D&quot;/&gt;&lt;wsp:rsid wsp:val=&quot;0007074C&quot;/&gt;&lt;wsp:rsid wsp:val=&quot;00077599&quot;/&gt;&lt;wsp:rsid wsp:val=&quot;00097EF4&quot;/&gt;&lt;wsp:rsid wsp:val=&quot;000A3952&quot;/&gt;&lt;wsp:rsid wsp:val=&quot;000B360C&quot;/&gt;&lt;wsp:rsid wsp:val=&quot;000B6958&quot;/&gt;&lt;wsp:rsid wsp:val=&quot;000E46D4&quot;/&gt;&lt;wsp:rsid wsp:val=&quot;000E4A3A&quot;/&gt;&lt;wsp:rsid wsp:val=&quot;000F70AC&quot;/&gt;&lt;wsp:rsid wsp:val=&quot;00106B28&quot;/&gt;&lt;wsp:rsid wsp:val=&quot;00107613&quot;/&gt;&lt;wsp:rsid wsp:val=&quot;00120794&quot;/&gt;&lt;wsp:rsid wsp:val=&quot;00135F31&quot;/&gt;&lt;wsp:rsid wsp:val=&quot;0016011C&quot;/&gt;&lt;wsp:rsid wsp:val=&quot;00173E2E&quot;/&gt;&lt;wsp:rsid wsp:val=&quot;0018311E&quot;/&gt;&lt;wsp:rsid wsp:val=&quot;001B3E88&quot;/&gt;&lt;wsp:rsid wsp:val=&quot;001B54CA&quot;/&gt;&lt;wsp:rsid wsp:val=&quot;001D3343&quot;/&gt;&lt;wsp:rsid wsp:val=&quot;002021BB&quot;/&gt;&lt;wsp:rsid wsp:val=&quot;00213D5F&quot;/&gt;&lt;wsp:rsid wsp:val=&quot;00232139&quot;/&gt;&lt;wsp:rsid wsp:val=&quot;00240E1D&quot;/&gt;&lt;wsp:rsid wsp:val=&quot;0024467F&quot;/&gt;&lt;wsp:rsid wsp:val=&quot;00253AD7&quot;/&gt;&lt;wsp:rsid wsp:val=&quot;00280A38&quot;/&gt;&lt;wsp:rsid wsp:val=&quot;00293375&quot;/&gt;&lt;wsp:rsid wsp:val=&quot;002A0409&quot;/&gt;&lt;wsp:rsid wsp:val=&quot;002A0E9E&quot;/&gt;&lt;wsp:rsid wsp:val=&quot;002A70F9&quot;/&gt;&lt;wsp:rsid wsp:val=&quot;002B168C&quot;/&gt;&lt;wsp:rsid wsp:val=&quot;002B1C6F&quot;/&gt;&lt;wsp:rsid wsp:val=&quot;002C5B65&quot;/&gt;&lt;wsp:rsid wsp:val=&quot;002E0A43&quot;/&gt;&lt;wsp:rsid wsp:val=&quot;002E24DB&quot;/&gt;&lt;wsp:rsid wsp:val=&quot;002F0198&quot;/&gt;&lt;wsp:rsid wsp:val=&quot;00303EDE&quot;/&gt;&lt;wsp:rsid wsp:val=&quot;003234C5&quot;/&gt;&lt;wsp:rsid wsp:val=&quot;0034369D&quot;/&gt;&lt;wsp:rsid wsp:val=&quot;00350B23&quot;/&gt;&lt;wsp:rsid wsp:val=&quot;00354460&quot;/&gt;&lt;wsp:rsid wsp:val=&quot;00361531&quot;/&gt;&lt;wsp:rsid wsp:val=&quot;0038781B&quot;/&gt;&lt;wsp:rsid wsp:val=&quot;003A2F3C&quot;/&gt;&lt;wsp:rsid wsp:val=&quot;003B70AE&quot;/&gt;&lt;wsp:rsid wsp:val=&quot;003C5BDB&quot;/&gt;&lt;wsp:rsid wsp:val=&quot;003F19ED&quot;/&gt;&lt;wsp:rsid wsp:val=&quot;003F6AA3&quot;/&gt;&lt;wsp:rsid wsp:val=&quot;00415418&quot;/&gt;&lt;wsp:rsid wsp:val=&quot;00422507&quot;/&gt;&lt;wsp:rsid wsp:val=&quot;00444985&quot;/&gt;&lt;wsp:rsid wsp:val=&quot;00471BAF&quot;/&gt;&lt;wsp:rsid wsp:val=&quot;00477C08&quot;/&gt;&lt;wsp:rsid wsp:val=&quot;00480200&quot;/&gt;&lt;wsp:rsid wsp:val=&quot;00494872&quot;/&gt;&lt;wsp:rsid wsp:val=&quot;00497230&quot;/&gt;&lt;wsp:rsid wsp:val=&quot;004A1B85&quot;/&gt;&lt;wsp:rsid wsp:val=&quot;004A49C1&quot;/&gt;&lt;wsp:rsid wsp:val=&quot;004A4E08&quot;/&gt;&lt;wsp:rsid wsp:val=&quot;004B5CEC&quot;/&gt;&lt;wsp:rsid wsp:val=&quot;004C06F7&quot;/&gt;&lt;wsp:rsid wsp:val=&quot;004C7DA3&quot;/&gt;&lt;wsp:rsid wsp:val=&quot;004D206B&quot;/&gt;&lt;wsp:rsid wsp:val=&quot;004E18FE&quot;/&gt;&lt;wsp:rsid wsp:val=&quot;00512F2F&quot;/&gt;&lt;wsp:rsid wsp:val=&quot;005170D3&quot;/&gt;&lt;wsp:rsid wsp:val=&quot;00520BF6&quot;/&gt;&lt;wsp:rsid wsp:val=&quot;00535531&quot;/&gt;&lt;wsp:rsid wsp:val=&quot;005478B0&quot;/&gt;&lt;wsp:rsid wsp:val=&quot;005559FA&quot;/&gt;&lt;wsp:rsid wsp:val=&quot;00564F56&quot;/&gt;&lt;wsp:rsid wsp:val=&quot;00584429&quot;/&gt;&lt;wsp:rsid wsp:val=&quot;00592B23&quot;/&gt;&lt;wsp:rsid wsp:val=&quot;005A2CF1&quot;/&gt;&lt;wsp:rsid wsp:val=&quot;005B41A9&quot;/&gt;&lt;wsp:rsid wsp:val=&quot;005B6287&quot;/&gt;&lt;wsp:rsid wsp:val=&quot;005B6BCC&quot;/&gt;&lt;wsp:rsid wsp:val=&quot;005C21C3&quot;/&gt;&lt;wsp:rsid wsp:val=&quot;005D3E01&quot;/&gt;&lt;wsp:rsid wsp:val=&quot;005F247B&quot;/&gt;&lt;wsp:rsid wsp:val=&quot;00600ABF&quot;/&gt;&lt;wsp:rsid wsp:val=&quot;0060517A&quot;/&gt;&lt;wsp:rsid wsp:val=&quot;00605EBF&quot;/&gt;&lt;wsp:rsid wsp:val=&quot;006138A3&quot;/&gt;&lt;wsp:rsid wsp:val=&quot;006161BC&quot;/&gt;&lt;wsp:rsid wsp:val=&quot;00616F67&quot;/&gt;&lt;wsp:rsid wsp:val=&quot;00632988&quot;/&gt;&lt;wsp:rsid wsp:val=&quot;00635165&quot;/&gt;&lt;wsp:rsid wsp:val=&quot;00636871&quot;/&gt;&lt;wsp:rsid wsp:val=&quot;00656695&quot;/&gt;&lt;wsp:rsid wsp:val=&quot;006629F6&quot;/&gt;&lt;wsp:rsid wsp:val=&quot;006852A3&quot;/&gt;&lt;wsp:rsid wsp:val=&quot;006876AF&quot;/&gt;&lt;wsp:rsid wsp:val=&quot;006903F5&quot;/&gt;&lt;wsp:rsid wsp:val=&quot;0069097B&quot;/&gt;&lt;wsp:rsid wsp:val=&quot;006C0EF1&quot;/&gt;&lt;wsp:rsid wsp:val=&quot;006C3145&quot;/&gt;&lt;wsp:rsid wsp:val=&quot;006C7CAB&quot;/&gt;&lt;wsp:rsid wsp:val=&quot;00704515&quot;/&gt;&lt;wsp:rsid wsp:val=&quot;00707874&quot;/&gt;&lt;wsp:rsid wsp:val=&quot;007743C7&quot;/&gt;&lt;wsp:rsid wsp:val=&quot;007A229C&quot;/&gt;&lt;wsp:rsid wsp:val=&quot;007A4519&quot;/&gt;&lt;wsp:rsid wsp:val=&quot;007B1FB3&quot;/&gt;&lt;wsp:rsid wsp:val=&quot;007B4A51&quot;/&gt;&lt;wsp:rsid wsp:val=&quot;007B7F77&quot;/&gt;&lt;wsp:rsid wsp:val=&quot;007E425C&quot;/&gt;&lt;wsp:rsid wsp:val=&quot;007E668E&quot;/&gt;&lt;wsp:rsid wsp:val=&quot;00804F39&quot;/&gt;&lt;wsp:rsid wsp:val=&quot;00816262&quot;/&gt;&lt;wsp:rsid wsp:val=&quot;008346A1&quot;/&gt;&lt;wsp:rsid wsp:val=&quot;00842C36&quot;/&gt;&lt;wsp:rsid wsp:val=&quot;008476BA&quot;/&gt;&lt;wsp:rsid wsp:val=&quot;00851582&quot;/&gt;&lt;wsp:rsid wsp:val=&quot;008573E8&quot;/&gt;&lt;wsp:rsid wsp:val=&quot;00857E3E&quot;/&gt;&lt;wsp:rsid wsp:val=&quot;008648F4&quot;/&gt;&lt;wsp:rsid wsp:val=&quot;00866777&quot;/&gt;&lt;wsp:rsid wsp:val=&quot;00875344&quot;/&gt;&lt;wsp:rsid wsp:val=&quot;008844A9&quot;/&gt;&lt;wsp:rsid wsp:val=&quot;00887A93&quot;/&gt;&lt;wsp:rsid wsp:val=&quot;00887DAB&quot;/&gt;&lt;wsp:rsid wsp:val=&quot;00896D70&quot;/&gt;&lt;wsp:rsid wsp:val=&quot;008A175C&quot;/&gt;&lt;wsp:rsid wsp:val=&quot;008C2C14&quot;/&gt;&lt;wsp:rsid wsp:val=&quot;008E0197&quot;/&gt;&lt;wsp:rsid wsp:val=&quot;008E2295&quot;/&gt;&lt;wsp:rsid wsp:val=&quot;008E6082&quot;/&gt;&lt;wsp:rsid wsp:val=&quot;008F2599&quot;/&gt;&lt;wsp:rsid wsp:val=&quot;00982283&quot;/&gt;&lt;wsp:rsid wsp:val=&quot;009B5AA8&quot;/&gt;&lt;wsp:rsid wsp:val=&quot;009C2757&quot;/&gt;&lt;wsp:rsid wsp:val=&quot;009D2E80&quot;/&gt;&lt;wsp:rsid wsp:val=&quot;009D336D&quot;/&gt;&lt;wsp:rsid wsp:val=&quot;009E3D0D&quot;/&gt;&lt;wsp:rsid wsp:val=&quot;00A16EC9&quot;/&gt;&lt;wsp:rsid wsp:val=&quot;00A23B1E&quot;/&gt;&lt;wsp:rsid wsp:val=&quot;00A30157&quot;/&gt;&lt;wsp:rsid wsp:val=&quot;00A63115&quot;/&gt;&lt;wsp:rsid wsp:val=&quot;00A63360&quot;/&gt;&lt;wsp:rsid wsp:val=&quot;00A64C1A&quot;/&gt;&lt;wsp:rsid wsp:val=&quot;00A90ED2&quot;/&gt;&lt;wsp:rsid wsp:val=&quot;00AA2A6F&quot;/&gt;&lt;wsp:rsid wsp:val=&quot;00AD2A4D&quot;/&gt;&lt;wsp:rsid wsp:val=&quot;00AE5B55&quot;/&gt;&lt;wsp:rsid wsp:val=&quot;00AF4B7A&quot;/&gt;&lt;wsp:rsid wsp:val=&quot;00B449EA&quot;/&gt;&lt;wsp:rsid wsp:val=&quot;00B63652&quot;/&gt;&lt;wsp:rsid wsp:val=&quot;00BA4AAD&quot;/&gt;&lt;wsp:rsid wsp:val=&quot;00BC7F47&quot;/&gt;&lt;wsp:rsid wsp:val=&quot;00BD4F12&quot;/&gt;&lt;wsp:rsid wsp:val=&quot;00C0121C&quot;/&gt;&lt;wsp:rsid wsp:val=&quot;00C62831&quot;/&gt;&lt;wsp:rsid wsp:val=&quot;00C67BF9&quot;/&gt;&lt;wsp:rsid wsp:val=&quot;00C76F5F&quot;/&gt;&lt;wsp:rsid wsp:val=&quot;00C8094D&quot;/&gt;&lt;wsp:rsid wsp:val=&quot;00CB28E4&quot;/&gt;&lt;wsp:rsid wsp:val=&quot;00CC4A9D&quot;/&gt;&lt;wsp:rsid wsp:val=&quot;00CD06ED&quot;/&gt;&lt;wsp:rsid wsp:val=&quot;00CD4A97&quot;/&gt;&lt;wsp:rsid wsp:val=&quot;00CD553E&quot;/&gt;&lt;wsp:rsid wsp:val=&quot;00CE0601&quot;/&gt;&lt;wsp:rsid wsp:val=&quot;00CE7DAF&quot;/&gt;&lt;wsp:rsid wsp:val=&quot;00D044A0&quot;/&gt;&lt;wsp:rsid wsp:val=&quot;00D1421C&quot;/&gt;&lt;wsp:rsid wsp:val=&quot;00D1472C&quot;/&gt;&lt;wsp:rsid wsp:val=&quot;00D841BC&quot;/&gt;&lt;wsp:rsid wsp:val=&quot;00DB0AE2&quot;/&gt;&lt;wsp:rsid wsp:val=&quot;00DB575E&quot;/&gt;&lt;wsp:rsid wsp:val=&quot;00DC5018&quot;/&gt;&lt;wsp:rsid wsp:val=&quot;00DD6126&quot;/&gt;&lt;wsp:rsid wsp:val=&quot;00DE67B9&quot;/&gt;&lt;wsp:rsid wsp:val=&quot;00E067FF&quot;/&gt;&lt;wsp:rsid wsp:val=&quot;00E24554&quot;/&gt;&lt;wsp:rsid wsp:val=&quot;00E35892&quot;/&gt;&lt;wsp:rsid wsp:val=&quot;00E81002&quot;/&gt;&lt;wsp:rsid wsp:val=&quot;00E836F5&quot;/&gt;&lt;wsp:rsid wsp:val=&quot;00E85047&quot;/&gt;&lt;wsp:rsid wsp:val=&quot;00EA0F1D&quot;/&gt;&lt;wsp:rsid wsp:val=&quot;00EB6D97&quot;/&gt;&lt;wsp:rsid wsp:val=&quot;00ED4874&quot;/&gt;&lt;wsp:rsid wsp:val=&quot;00EF3BE0&quot;/&gt;&lt;wsp:rsid wsp:val=&quot;00EF475B&quot;/&gt;&lt;wsp:rsid wsp:val=&quot;00F043D2&quot;/&gt;&lt;wsp:rsid wsp:val=&quot;00F15FBB&quot;/&gt;&lt;wsp:rsid wsp:val=&quot;00F24634&quot;/&gt;&lt;wsp:rsid wsp:val=&quot;00F56C74&quot;/&gt;&lt;wsp:rsid wsp:val=&quot;00F66F82&quot;/&gt;&lt;wsp:rsid wsp:val=&quot;00F72B71&quot;/&gt;&lt;wsp:rsid wsp:val=&quot;00F813A6&quot;/&gt;&lt;wsp:rsid wsp:val=&quot;00F84022&quot;/&gt;&lt;wsp:rsid wsp:val=&quot;00F879E2&quot;/&gt;&lt;wsp:rsid wsp:val=&quot;00FA6CEC&quot;/&gt;&lt;wsp:rsid wsp:val=&quot;00FB30DD&quot;/&gt;&lt;wsp:rsid wsp:val=&quot;00FB616A&quot;/&gt;&lt;wsp:rsid wsp:val=&quot;00FD2972&quot;/&gt;&lt;wsp:rsid wsp:val=&quot;00FE727E&quot;/&gt;&lt;wsp:rsid wsp:val=&quot;00FF2F14&quot;/&gt;&lt;/wsp:rsids&gt;&lt;/w:docPr&gt;&lt;w:body&gt;&lt;w:p wsp:rsidR=&quot;00000000&quot; wsp:rsidRDefault=&quot;00EB6D97&quot;&gt;&lt;m:oMathPara&gt;&lt;m:oMath&gt;&lt;m:r&gt;&lt;w:rPr&gt;&lt;w:rFonts w:ascii=&quot;Cambria Math&quot; w:h-ansi=&quot;Cambria Math&quot;/&gt;&lt;wx:font wx:val=&quot;Cambria Math&quot;/&gt;&lt;w:i/&gt;&lt;/w:rPr&gt;&lt;m:t&gt;c=40%Ã—&lt;/m:t&gt;&lt;/m:r&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0.540/27Ã—1.5&lt;/m:t&gt;&lt;/m:r&gt;&lt;/m:e&gt;&lt;/m:d&gt;&lt;/m:e&gt;&lt;m:sup&gt;&lt;m:r&gt;&lt;w:rPr&gt;&lt;w:rFonts w:ascii=&quot;Cambria Math&quot; w:h-ansi=&quot;Cambria Math&quot;/&gt;&lt;wx:font wx:val=&quot;Cambria Math&quot;/&gt;&lt;w:i/&gt;&lt;/w:rPr&gt;&lt;m:t&gt;(&lt;/m:t&gt;&lt;/m:r&gt;&lt;m:f&gt;&lt;m:fPr&gt;&lt;m:type m:val=&quot;lin&quot;/&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1.54)&lt;/m:t&gt;&lt;/m:r&gt;&lt;/m:den&gt;&lt;/m:f&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6" o:title="" chromakey="white"/>
          </v:shape>
        </w:pict>
      </w:r>
    </w:p>
    <w:p w:rsidR="0020770E" w:rsidRDefault="0020770E" w:rsidP="004C06F7">
      <w:r w:rsidRPr="004C06F7">
        <w:rPr>
          <w:i/>
        </w:rPr>
        <w:t>c</w:t>
      </w:r>
      <w:r>
        <w:t xml:space="preserve"> = 5.1%</w:t>
      </w:r>
      <w:r>
        <w:tab/>
      </w:r>
      <w:r>
        <w:tab/>
      </w:r>
      <w:r>
        <w:tab/>
      </w:r>
      <w:r>
        <w:tab/>
      </w:r>
      <w:r>
        <w:tab/>
      </w:r>
      <w:r>
        <w:tab/>
      </w:r>
      <w:r>
        <w:tab/>
      </w:r>
      <w:r>
        <w:tab/>
      </w:r>
      <w:r>
        <w:tab/>
      </w:r>
      <w:r w:rsidRPr="004C06F7">
        <w:rPr>
          <w:i/>
        </w:rPr>
        <w:t>(3)</w:t>
      </w:r>
    </w:p>
    <w:p w:rsidR="0020770E" w:rsidRDefault="0020770E" w:rsidP="007A4519">
      <w:pPr>
        <w:numPr>
          <w:ilvl w:val="0"/>
          <w:numId w:val="21"/>
        </w:numPr>
        <w:ind w:left="993" w:hanging="426"/>
        <w:rPr>
          <w:i/>
          <w:sz w:val="24"/>
          <w:szCs w:val="24"/>
        </w:rPr>
      </w:pPr>
      <w:r w:rsidRPr="00CD553E">
        <w:rPr>
          <w:i/>
          <w:sz w:val="24"/>
          <w:szCs w:val="24"/>
        </w:rPr>
        <w:t xml:space="preserve">List the advantages and disadvantages of paste and </w:t>
      </w:r>
      <w:r>
        <w:rPr>
          <w:i/>
          <w:sz w:val="24"/>
          <w:szCs w:val="24"/>
        </w:rPr>
        <w:t xml:space="preserve">cemented </w:t>
      </w:r>
      <w:r w:rsidRPr="00CD553E">
        <w:rPr>
          <w:i/>
          <w:sz w:val="24"/>
          <w:szCs w:val="24"/>
        </w:rPr>
        <w:t>hydraulic (CCT) backfill systems</w:t>
      </w:r>
      <w:r w:rsidRPr="007A4519">
        <w:rPr>
          <w:i/>
          <w:sz w:val="24"/>
          <w:szCs w:val="24"/>
        </w:rPr>
        <w:t xml:space="preserve">. </w:t>
      </w:r>
      <w:r w:rsidRPr="007A4519">
        <w:rPr>
          <w:i/>
          <w:sz w:val="24"/>
          <w:szCs w:val="24"/>
        </w:rPr>
        <w:tab/>
        <w:t>[</w:t>
      </w:r>
      <w:r>
        <w:rPr>
          <w:i/>
          <w:sz w:val="24"/>
          <w:szCs w:val="24"/>
        </w:rPr>
        <w:t>10</w:t>
      </w:r>
      <w:r w:rsidRPr="007A4519">
        <w:rPr>
          <w:i/>
          <w:sz w:val="24"/>
          <w:szCs w:val="24"/>
        </w:rPr>
        <w:t>]</w:t>
      </w:r>
    </w:p>
    <w:p w:rsidR="0020770E" w:rsidRPr="007A4519" w:rsidRDefault="0020770E" w:rsidP="003F6AA3">
      <w:r>
        <w:t>Stacey 2001 (</w:t>
      </w:r>
      <w:r w:rsidRPr="00887A93">
        <w:t>Best Practice Rock Engineering Handbook for 'Other' Mines</w:t>
      </w:r>
      <w:r>
        <w:t>)</w:t>
      </w:r>
    </w:p>
    <w:tbl>
      <w:tblPr>
        <w:tblW w:w="9203" w:type="dxa"/>
        <w:tblInd w:w="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1143"/>
        <w:gridCol w:w="3949"/>
        <w:gridCol w:w="4111"/>
      </w:tblGrid>
      <w:tr w:rsidR="0020770E" w:rsidRPr="00E836F5" w:rsidTr="00106B28">
        <w:trPr>
          <w:trHeight w:val="314"/>
        </w:trPr>
        <w:tc>
          <w:tcPr>
            <w:tcW w:w="1143" w:type="dxa"/>
          </w:tcPr>
          <w:p w:rsidR="0020770E" w:rsidRPr="00106B28" w:rsidRDefault="0020770E" w:rsidP="00E836F5">
            <w:pPr>
              <w:rPr>
                <w:b/>
                <w:lang w:val="en-ZA"/>
              </w:rPr>
            </w:pPr>
            <w:r w:rsidRPr="00106B28">
              <w:rPr>
                <w:b/>
                <w:lang w:val="en-ZA"/>
              </w:rPr>
              <w:t>System</w:t>
            </w:r>
          </w:p>
        </w:tc>
        <w:tc>
          <w:tcPr>
            <w:tcW w:w="3949" w:type="dxa"/>
          </w:tcPr>
          <w:p w:rsidR="0020770E" w:rsidRPr="00106B28" w:rsidRDefault="0020770E" w:rsidP="00E836F5">
            <w:pPr>
              <w:rPr>
                <w:b/>
                <w:lang w:val="en-ZA"/>
              </w:rPr>
            </w:pPr>
            <w:r w:rsidRPr="00106B28">
              <w:rPr>
                <w:b/>
                <w:lang w:val="en-ZA"/>
              </w:rPr>
              <w:t>Advantages</w:t>
            </w:r>
          </w:p>
        </w:tc>
        <w:tc>
          <w:tcPr>
            <w:tcW w:w="4111" w:type="dxa"/>
          </w:tcPr>
          <w:p w:rsidR="0020770E" w:rsidRPr="00106B28" w:rsidRDefault="0020770E" w:rsidP="00E836F5">
            <w:pPr>
              <w:rPr>
                <w:b/>
                <w:lang w:val="en-ZA"/>
              </w:rPr>
            </w:pPr>
            <w:r w:rsidRPr="00106B28">
              <w:rPr>
                <w:b/>
                <w:lang w:val="en-ZA"/>
              </w:rPr>
              <w:t>Disadvantages</w:t>
            </w:r>
          </w:p>
        </w:tc>
      </w:tr>
      <w:tr w:rsidR="0020770E" w:rsidRPr="00E836F5" w:rsidTr="00106B28">
        <w:tc>
          <w:tcPr>
            <w:tcW w:w="1143" w:type="dxa"/>
            <w:vAlign w:val="center"/>
          </w:tcPr>
          <w:p w:rsidR="0020770E" w:rsidRPr="00106B28" w:rsidRDefault="0020770E" w:rsidP="00E836F5">
            <w:pPr>
              <w:rPr>
                <w:lang w:val="en-ZA"/>
              </w:rPr>
            </w:pPr>
            <w:r w:rsidRPr="00106B28">
              <w:rPr>
                <w:lang w:val="en-ZA"/>
              </w:rPr>
              <w:t>Cemented Hydraulic fill (CCT)</w:t>
            </w:r>
          </w:p>
        </w:tc>
        <w:tc>
          <w:tcPr>
            <w:tcW w:w="3949" w:type="dxa"/>
          </w:tcPr>
          <w:p w:rsidR="0020770E" w:rsidRPr="00106B28" w:rsidRDefault="0020770E" w:rsidP="00106B28">
            <w:pPr>
              <w:spacing w:after="120" w:line="240" w:lineRule="auto"/>
              <w:rPr>
                <w:lang w:val="en-ZA"/>
              </w:rPr>
            </w:pPr>
            <w:r w:rsidRPr="00106B28">
              <w:rPr>
                <w:lang w:val="en-ZA"/>
              </w:rPr>
              <w:t>simple method of conveying large volumes of fill from surface directly into areas to be filled</w:t>
            </w:r>
          </w:p>
          <w:p w:rsidR="0020770E" w:rsidRPr="00106B28" w:rsidRDefault="0020770E" w:rsidP="00106B28">
            <w:pPr>
              <w:spacing w:after="120" w:line="240" w:lineRule="auto"/>
              <w:rPr>
                <w:lang w:val="en-ZA"/>
              </w:rPr>
            </w:pPr>
            <w:r w:rsidRPr="00106B28">
              <w:rPr>
                <w:lang w:val="en-ZA"/>
              </w:rPr>
              <w:t>has good drainage characteristics</w:t>
            </w:r>
          </w:p>
          <w:p w:rsidR="0020770E" w:rsidRPr="00106B28" w:rsidRDefault="0020770E" w:rsidP="00106B28">
            <w:pPr>
              <w:spacing w:after="120" w:line="240" w:lineRule="auto"/>
              <w:rPr>
                <w:lang w:val="en-ZA"/>
              </w:rPr>
            </w:pPr>
          </w:p>
        </w:tc>
        <w:tc>
          <w:tcPr>
            <w:tcW w:w="4111" w:type="dxa"/>
          </w:tcPr>
          <w:p w:rsidR="0020770E" w:rsidRPr="00106B28" w:rsidRDefault="0020770E" w:rsidP="00106B28">
            <w:pPr>
              <w:spacing w:after="120" w:line="240" w:lineRule="auto"/>
              <w:rPr>
                <w:lang w:val="en-ZA"/>
              </w:rPr>
            </w:pPr>
            <w:r w:rsidRPr="00106B28">
              <w:rPr>
                <w:lang w:val="en-ZA"/>
              </w:rPr>
              <w:t>large volumes of excess water to be handled underground</w:t>
            </w:r>
          </w:p>
          <w:p w:rsidR="0020770E" w:rsidRPr="00106B28" w:rsidRDefault="0020770E" w:rsidP="00106B28">
            <w:pPr>
              <w:spacing w:after="120" w:line="240" w:lineRule="auto"/>
              <w:rPr>
                <w:lang w:val="en-ZA"/>
              </w:rPr>
            </w:pPr>
            <w:r w:rsidRPr="00106B28">
              <w:rPr>
                <w:lang w:val="en-ZA"/>
              </w:rPr>
              <w:t>elaborate bulkheads and drainage systems</w:t>
            </w:r>
          </w:p>
          <w:p w:rsidR="0020770E" w:rsidRPr="00106B28" w:rsidRDefault="0020770E" w:rsidP="00106B28">
            <w:pPr>
              <w:spacing w:after="120" w:line="240" w:lineRule="auto"/>
              <w:rPr>
                <w:lang w:val="en-ZA"/>
              </w:rPr>
            </w:pPr>
            <w:r w:rsidRPr="00106B28">
              <w:rPr>
                <w:lang w:val="en-ZA"/>
              </w:rPr>
              <w:t>backfill mudrushes can occur if the bulkheads fail</w:t>
            </w:r>
          </w:p>
          <w:p w:rsidR="0020770E" w:rsidRPr="00106B28" w:rsidRDefault="0020770E" w:rsidP="00106B28">
            <w:pPr>
              <w:spacing w:after="120" w:line="240" w:lineRule="auto"/>
              <w:rPr>
                <w:lang w:val="en-ZA"/>
              </w:rPr>
            </w:pPr>
            <w:r w:rsidRPr="00106B28">
              <w:rPr>
                <w:lang w:val="en-ZA"/>
              </w:rPr>
              <w:t>segregates during flow</w:t>
            </w:r>
          </w:p>
          <w:p w:rsidR="0020770E" w:rsidRPr="00106B28" w:rsidRDefault="0020770E" w:rsidP="00106B28">
            <w:pPr>
              <w:spacing w:after="120" w:line="240" w:lineRule="auto"/>
              <w:rPr>
                <w:lang w:val="en-ZA"/>
              </w:rPr>
            </w:pPr>
            <w:r w:rsidRPr="00106B28">
              <w:rPr>
                <w:lang w:val="en-ZA"/>
              </w:rPr>
              <w:t>slow filling rates</w:t>
            </w:r>
          </w:p>
          <w:p w:rsidR="0020770E" w:rsidRPr="00106B28" w:rsidRDefault="0020770E" w:rsidP="00106B28">
            <w:pPr>
              <w:spacing w:after="120" w:line="240" w:lineRule="auto"/>
              <w:rPr>
                <w:lang w:val="en-ZA"/>
              </w:rPr>
            </w:pPr>
            <w:r w:rsidRPr="00106B28">
              <w:rPr>
                <w:lang w:val="en-ZA"/>
              </w:rPr>
              <w:t>more binder is required for strength</w:t>
            </w:r>
          </w:p>
          <w:p w:rsidR="0020770E" w:rsidRPr="00106B28" w:rsidRDefault="0020770E" w:rsidP="00106B28">
            <w:pPr>
              <w:spacing w:after="120" w:line="240" w:lineRule="auto"/>
              <w:rPr>
                <w:lang w:val="en-ZA"/>
              </w:rPr>
            </w:pPr>
            <w:r w:rsidRPr="00106B28">
              <w:rPr>
                <w:lang w:val="en-ZA"/>
              </w:rPr>
              <w:t>Use of only the coarser fraction, leaving the finer fraction for tailings disposal creates potential problems with the building of slimes dams</w:t>
            </w:r>
          </w:p>
          <w:p w:rsidR="0020770E" w:rsidRPr="00106B28" w:rsidRDefault="0020770E" w:rsidP="00106B28">
            <w:pPr>
              <w:spacing w:after="120" w:line="240" w:lineRule="auto"/>
              <w:rPr>
                <w:lang w:val="en-ZA"/>
              </w:rPr>
            </w:pPr>
          </w:p>
        </w:tc>
      </w:tr>
      <w:tr w:rsidR="0020770E" w:rsidRPr="00E836F5" w:rsidTr="00106B28">
        <w:tc>
          <w:tcPr>
            <w:tcW w:w="1143" w:type="dxa"/>
            <w:vAlign w:val="center"/>
          </w:tcPr>
          <w:p w:rsidR="0020770E" w:rsidRPr="00106B28" w:rsidRDefault="0020770E" w:rsidP="00E836F5">
            <w:pPr>
              <w:rPr>
                <w:lang w:val="en-ZA"/>
              </w:rPr>
            </w:pPr>
            <w:r w:rsidRPr="00106B28">
              <w:rPr>
                <w:lang w:val="en-ZA"/>
              </w:rPr>
              <w:t>Paste fill</w:t>
            </w:r>
          </w:p>
        </w:tc>
        <w:tc>
          <w:tcPr>
            <w:tcW w:w="3949" w:type="dxa"/>
          </w:tcPr>
          <w:p w:rsidR="0020770E" w:rsidRPr="00106B28" w:rsidRDefault="0020770E" w:rsidP="00106B28">
            <w:pPr>
              <w:spacing w:after="120" w:line="240" w:lineRule="auto"/>
              <w:rPr>
                <w:lang w:val="en-ZA"/>
              </w:rPr>
            </w:pPr>
            <w:r w:rsidRPr="00106B28">
              <w:rPr>
                <w:lang w:val="en-ZA"/>
              </w:rPr>
              <w:t>high fill rates and increased productivity</w:t>
            </w:r>
          </w:p>
          <w:p w:rsidR="0020770E" w:rsidRPr="00106B28" w:rsidRDefault="0020770E" w:rsidP="00106B28">
            <w:pPr>
              <w:spacing w:after="120" w:line="240" w:lineRule="auto"/>
              <w:rPr>
                <w:lang w:val="en-ZA"/>
              </w:rPr>
            </w:pPr>
            <w:r w:rsidRPr="00106B28">
              <w:rPr>
                <w:lang w:val="en-ZA"/>
              </w:rPr>
              <w:t>relatively small amounts of cement required for strength</w:t>
            </w:r>
          </w:p>
          <w:p w:rsidR="0020770E" w:rsidRPr="00106B28" w:rsidRDefault="0020770E" w:rsidP="00106B28">
            <w:pPr>
              <w:spacing w:after="120" w:line="240" w:lineRule="auto"/>
              <w:rPr>
                <w:lang w:val="en-ZA"/>
              </w:rPr>
            </w:pPr>
            <w:r w:rsidRPr="00106B28">
              <w:rPr>
                <w:lang w:val="en-ZA"/>
              </w:rPr>
              <w:t>very good pumping characteristics (non-segregating)</w:t>
            </w:r>
          </w:p>
          <w:p w:rsidR="0020770E" w:rsidRPr="00106B28" w:rsidRDefault="0020770E" w:rsidP="00106B28">
            <w:pPr>
              <w:spacing w:after="120" w:line="240" w:lineRule="auto"/>
              <w:rPr>
                <w:lang w:val="en-ZA"/>
              </w:rPr>
            </w:pPr>
            <w:r w:rsidRPr="00106B28">
              <w:rPr>
                <w:lang w:val="en-ZA"/>
              </w:rPr>
              <w:t>low porosity</w:t>
            </w:r>
          </w:p>
          <w:p w:rsidR="0020770E" w:rsidRPr="00106B28" w:rsidRDefault="0020770E" w:rsidP="00106B28">
            <w:pPr>
              <w:spacing w:after="120" w:line="240" w:lineRule="auto"/>
              <w:rPr>
                <w:lang w:val="en-ZA"/>
              </w:rPr>
            </w:pPr>
            <w:r w:rsidRPr="00106B28">
              <w:rPr>
                <w:lang w:val="en-ZA"/>
              </w:rPr>
              <w:t>reduced tailings impoundment requirements</w:t>
            </w:r>
          </w:p>
          <w:p w:rsidR="0020770E" w:rsidRPr="00106B28" w:rsidRDefault="0020770E" w:rsidP="00106B28">
            <w:pPr>
              <w:spacing w:after="120" w:line="240" w:lineRule="auto"/>
              <w:rPr>
                <w:lang w:val="en-ZA"/>
              </w:rPr>
            </w:pPr>
            <w:r w:rsidRPr="00106B28">
              <w:rPr>
                <w:lang w:val="en-ZA"/>
              </w:rPr>
              <w:t>good support properties</w:t>
            </w:r>
          </w:p>
          <w:p w:rsidR="0020770E" w:rsidRPr="00106B28" w:rsidRDefault="0020770E" w:rsidP="00106B28">
            <w:pPr>
              <w:spacing w:after="120" w:line="240" w:lineRule="auto"/>
              <w:rPr>
                <w:lang w:val="en-ZA"/>
              </w:rPr>
            </w:pPr>
            <w:r w:rsidRPr="00106B28">
              <w:rPr>
                <w:lang w:val="en-ZA"/>
              </w:rPr>
              <w:t>reduced spills underground</w:t>
            </w:r>
          </w:p>
          <w:p w:rsidR="0020770E" w:rsidRPr="00106B28" w:rsidRDefault="0020770E" w:rsidP="00106B28">
            <w:pPr>
              <w:spacing w:after="120" w:line="240" w:lineRule="auto"/>
              <w:rPr>
                <w:lang w:val="en-ZA"/>
              </w:rPr>
            </w:pPr>
            <w:r w:rsidRPr="00106B28">
              <w:rPr>
                <w:lang w:val="en-ZA"/>
              </w:rPr>
              <w:t>the entire tailings stream can be placed underground</w:t>
            </w:r>
          </w:p>
        </w:tc>
        <w:tc>
          <w:tcPr>
            <w:tcW w:w="4111" w:type="dxa"/>
          </w:tcPr>
          <w:p w:rsidR="0020770E" w:rsidRPr="00106B28" w:rsidRDefault="0020770E" w:rsidP="00106B28">
            <w:pPr>
              <w:spacing w:after="120" w:line="240" w:lineRule="auto"/>
              <w:rPr>
                <w:lang w:val="en-ZA"/>
              </w:rPr>
            </w:pPr>
            <w:r w:rsidRPr="00106B28">
              <w:rPr>
                <w:lang w:val="en-ZA"/>
              </w:rPr>
              <w:t>relatively expensive system which requires expensive pumps, pipes and dewatering equipment</w:t>
            </w:r>
          </w:p>
          <w:p w:rsidR="0020770E" w:rsidRPr="00106B28" w:rsidRDefault="0020770E" w:rsidP="00106B28">
            <w:pPr>
              <w:spacing w:after="120" w:line="240" w:lineRule="auto"/>
              <w:rPr>
                <w:lang w:val="en-ZA"/>
              </w:rPr>
            </w:pPr>
            <w:r w:rsidRPr="00106B28">
              <w:rPr>
                <w:lang w:val="en-ZA"/>
              </w:rPr>
              <w:t>conveying distances limited due to high pressure gradients (approximately 1km horizontally)</w:t>
            </w:r>
          </w:p>
          <w:p w:rsidR="0020770E" w:rsidRPr="00106B28" w:rsidRDefault="0020770E" w:rsidP="00106B28">
            <w:pPr>
              <w:spacing w:after="120" w:line="240" w:lineRule="auto"/>
              <w:rPr>
                <w:lang w:val="en-ZA"/>
              </w:rPr>
            </w:pPr>
            <w:r w:rsidRPr="00106B28">
              <w:rPr>
                <w:lang w:val="en-ZA"/>
              </w:rPr>
              <w:t>high quality control is necessary</w:t>
            </w:r>
          </w:p>
          <w:p w:rsidR="0020770E" w:rsidRPr="00106B28" w:rsidRDefault="0020770E" w:rsidP="00106B28">
            <w:pPr>
              <w:spacing w:after="120" w:line="240" w:lineRule="auto"/>
              <w:rPr>
                <w:lang w:val="en-ZA"/>
              </w:rPr>
            </w:pPr>
            <w:r w:rsidRPr="00106B28">
              <w:rPr>
                <w:lang w:val="en-ZA"/>
              </w:rPr>
              <w:t>high skill levels required</w:t>
            </w:r>
          </w:p>
        </w:tc>
      </w:tr>
    </w:tbl>
    <w:p w:rsidR="0020770E" w:rsidRDefault="0020770E" w:rsidP="00213D5F"/>
    <w:p w:rsidR="0020770E" w:rsidRDefault="0020770E">
      <w:pPr>
        <w:spacing w:after="0" w:line="240" w:lineRule="auto"/>
      </w:pPr>
      <w:r>
        <w:br w:type="page"/>
      </w:r>
    </w:p>
    <w:p w:rsidR="0020770E" w:rsidRPr="00422507" w:rsidRDefault="0020770E" w:rsidP="00213D5F">
      <w:pPr>
        <w:rPr>
          <w:b/>
        </w:rPr>
      </w:pPr>
      <w:r w:rsidRPr="00422507">
        <w:rPr>
          <w:b/>
        </w:rPr>
        <w:t>Q</w:t>
      </w:r>
      <w:r>
        <w:rPr>
          <w:b/>
        </w:rPr>
        <w:t>4</w:t>
      </w:r>
      <w:r w:rsidRPr="00422507">
        <w:rPr>
          <w:b/>
        </w:rPr>
        <w:t>.</w:t>
      </w:r>
    </w:p>
    <w:p w:rsidR="0020770E" w:rsidRPr="00213D5F" w:rsidRDefault="0020770E" w:rsidP="00213D5F">
      <w:pPr>
        <w:numPr>
          <w:ilvl w:val="0"/>
          <w:numId w:val="14"/>
        </w:numPr>
        <w:rPr>
          <w:i/>
          <w:sz w:val="24"/>
          <w:szCs w:val="24"/>
        </w:rPr>
      </w:pPr>
      <w:r>
        <w:rPr>
          <w:i/>
          <w:sz w:val="24"/>
          <w:szCs w:val="24"/>
        </w:rPr>
        <w:t xml:space="preserve">Describe how </w:t>
      </w:r>
      <w:r w:rsidRPr="009E3D0D">
        <w:rPr>
          <w:i/>
          <w:sz w:val="24"/>
          <w:szCs w:val="24"/>
        </w:rPr>
        <w:t xml:space="preserve">N’ </w:t>
      </w:r>
      <w:r>
        <w:rPr>
          <w:i/>
          <w:sz w:val="24"/>
          <w:szCs w:val="24"/>
        </w:rPr>
        <w:t xml:space="preserve">is </w:t>
      </w:r>
      <w:r w:rsidRPr="009E3D0D">
        <w:rPr>
          <w:i/>
          <w:sz w:val="24"/>
          <w:szCs w:val="24"/>
        </w:rPr>
        <w:t>determined?</w:t>
      </w:r>
      <w:r w:rsidRPr="0060517A">
        <w:rPr>
          <w:i/>
          <w:sz w:val="24"/>
          <w:szCs w:val="24"/>
        </w:rPr>
        <w:t>.</w:t>
      </w:r>
      <w:r w:rsidRPr="0060517A">
        <w:rPr>
          <w:i/>
          <w:sz w:val="24"/>
          <w:szCs w:val="24"/>
        </w:rPr>
        <w:tab/>
        <w:t>[</w:t>
      </w:r>
      <w:r>
        <w:rPr>
          <w:i/>
          <w:sz w:val="24"/>
          <w:szCs w:val="24"/>
        </w:rPr>
        <w:t>6</w:t>
      </w:r>
      <w:r w:rsidRPr="0060517A">
        <w:rPr>
          <w:i/>
          <w:sz w:val="24"/>
          <w:szCs w:val="24"/>
        </w:rPr>
        <w:t>]</w:t>
      </w:r>
    </w:p>
    <w:p w:rsidR="0020770E" w:rsidRDefault="0020770E" w:rsidP="00704515">
      <w:r>
        <w:t>Hoek, Kaiser, Bawden, p188</w:t>
      </w:r>
    </w:p>
    <w:p w:rsidR="0020770E" w:rsidRDefault="0020770E" w:rsidP="00704515">
      <w:r>
        <w:t>Hutchinson and Diederichs, pg 221</w:t>
      </w:r>
    </w:p>
    <w:p w:rsidR="0020770E" w:rsidRDefault="0020770E" w:rsidP="00584429">
      <w:r>
        <w:t>N’ = Q’ x A x B x C</w:t>
      </w:r>
      <w:r>
        <w:tab/>
      </w:r>
      <w:r>
        <w:tab/>
      </w:r>
      <w:r>
        <w:tab/>
      </w:r>
      <w:r>
        <w:tab/>
      </w:r>
      <w:r>
        <w:tab/>
      </w:r>
      <w:r>
        <w:tab/>
        <w:t>(1)</w:t>
      </w:r>
    </w:p>
    <w:p w:rsidR="0020770E" w:rsidRDefault="0020770E" w:rsidP="00584429">
      <w:r>
        <w:t>N’ is determined for each wall of the stope.</w:t>
      </w:r>
    </w:p>
    <w:p w:rsidR="0020770E" w:rsidRDefault="0020770E" w:rsidP="00584429">
      <w:r w:rsidRPr="006F3F06">
        <w:rPr>
          <w:lang w:val="nb-NO"/>
        </w:rPr>
        <w:t xml:space="preserve">Q’ = RQD/Jn x Jr/Ja.  </w:t>
      </w:r>
      <w:r>
        <w:t>Parameters are determined from underground mapping or core logging. (1)</w:t>
      </w:r>
    </w:p>
    <w:p w:rsidR="0020770E" w:rsidRDefault="0020770E" w:rsidP="00584429">
      <w:r>
        <w:t xml:space="preserve">A is a factor based on the ratio of intact rock strength to maximum compressive stress parallel to the wall in question.  The value of A reduces as the stress approaches the values of the intact rock strength.  The intact rock strength is determined from laboratory testing.  The virgin stress state is determined from stress measurements and the compressive stress parallel to the wall can be determined using numerical modelling.  </w:t>
      </w:r>
      <w:r>
        <w:tab/>
      </w:r>
      <w:r>
        <w:tab/>
      </w:r>
      <w:r>
        <w:tab/>
      </w:r>
      <w:r>
        <w:tab/>
        <w:t>(2)</w:t>
      </w:r>
    </w:p>
    <w:p w:rsidR="0020770E" w:rsidRDefault="0020770E" w:rsidP="00584429">
      <w:r>
        <w:t>B is a factor based on the orientation of the critical joint relative to the orientation of the stope wall in question.  The smaller the angle, the lower the factor and the less stable the wall.  The joint orientations should be determined from mapping or oriented core.       (2)</w:t>
      </w:r>
    </w:p>
    <w:p w:rsidR="0020770E" w:rsidRDefault="0020770E" w:rsidP="00584429">
      <w:r>
        <w:t>C is a factor based on the on the influence of gravity on the stability of the wall in question.  Overhanging walls or walls with joints that will allow sliding into the excavation are weakest.  The excavation geometry and the orientation of structural weaknesses are required.   (2)</w:t>
      </w:r>
    </w:p>
    <w:p w:rsidR="0020770E" w:rsidRPr="005478B0" w:rsidRDefault="0020770E" w:rsidP="00584429"/>
    <w:p w:rsidR="0020770E" w:rsidRPr="00707874" w:rsidRDefault="0020770E" w:rsidP="00707874">
      <w:pPr>
        <w:numPr>
          <w:ilvl w:val="0"/>
          <w:numId w:val="14"/>
        </w:numPr>
        <w:rPr>
          <w:i/>
          <w:sz w:val="24"/>
          <w:szCs w:val="24"/>
        </w:rPr>
      </w:pPr>
      <w:bookmarkStart w:id="0" w:name="OLE_LINK1"/>
      <w:bookmarkStart w:id="1" w:name="OLE_LINK2"/>
      <w:r>
        <w:rPr>
          <w:i/>
          <w:sz w:val="24"/>
          <w:szCs w:val="24"/>
        </w:rPr>
        <w:t>Briefly d</w:t>
      </w:r>
      <w:r w:rsidRPr="008573E8">
        <w:rPr>
          <w:i/>
          <w:sz w:val="24"/>
          <w:szCs w:val="24"/>
        </w:rPr>
        <w:t>iscuss how these graphs we</w:t>
      </w:r>
      <w:r>
        <w:rPr>
          <w:i/>
          <w:sz w:val="24"/>
          <w:szCs w:val="24"/>
        </w:rPr>
        <w:t>re derived</w:t>
      </w:r>
      <w:r w:rsidRPr="0060517A">
        <w:rPr>
          <w:i/>
          <w:sz w:val="24"/>
          <w:szCs w:val="24"/>
        </w:rPr>
        <w:tab/>
      </w:r>
      <w:r w:rsidRPr="0060517A">
        <w:rPr>
          <w:i/>
          <w:sz w:val="24"/>
          <w:szCs w:val="24"/>
        </w:rPr>
        <w:tab/>
        <w:t>[</w:t>
      </w:r>
      <w:r>
        <w:rPr>
          <w:i/>
          <w:sz w:val="24"/>
          <w:szCs w:val="24"/>
        </w:rPr>
        <w:t>4</w:t>
      </w:r>
      <w:r w:rsidRPr="0060517A">
        <w:rPr>
          <w:i/>
          <w:sz w:val="24"/>
          <w:szCs w:val="24"/>
        </w:rPr>
        <w:t>]</w:t>
      </w:r>
    </w:p>
    <w:bookmarkEnd w:id="0"/>
    <w:bookmarkEnd w:id="1"/>
    <w:p w:rsidR="0020770E" w:rsidRDefault="0020770E" w:rsidP="00704515">
      <w:r>
        <w:t>Hutchinson and Diederichs pg 230 and 231.</w:t>
      </w:r>
    </w:p>
    <w:p w:rsidR="0020770E" w:rsidRDefault="0020770E" w:rsidP="0060517A">
      <w:r>
        <w:t>The graphs represent case histories of unsupported open stopes and open stopes supported with cable bolts.  The N’ and Hydraulic Radius were calculated for each case and plotted on the curves.  Stable stopes exhibit little damage during their life, unstable stopes exhibit moderate wall failure (less than 30% of wall area) and caved stopes suffered unacceptable failure.  The curves are fitted through the data to define a stable zone (no caved cases), a transition zone and a caving zone.  These curves shift to the right, when the open stopes are supported with cable bolts, indicating that larger stopes can be mined successfully when bolted, given the same ground conditions.</w:t>
      </w:r>
    </w:p>
    <w:p w:rsidR="0020770E" w:rsidRDefault="0020770E" w:rsidP="0060517A"/>
    <w:p w:rsidR="0020770E" w:rsidRPr="00707874" w:rsidRDefault="0020770E" w:rsidP="005478B0">
      <w:pPr>
        <w:numPr>
          <w:ilvl w:val="0"/>
          <w:numId w:val="14"/>
        </w:numPr>
        <w:rPr>
          <w:i/>
          <w:sz w:val="24"/>
          <w:szCs w:val="24"/>
        </w:rPr>
      </w:pPr>
      <w:r w:rsidRPr="005478B0">
        <w:rPr>
          <w:i/>
          <w:sz w:val="24"/>
          <w:szCs w:val="24"/>
        </w:rPr>
        <w:t>Explain how you would use the graphs (annotate the graphs and include them with your script).</w:t>
      </w:r>
      <w:r w:rsidRPr="0060517A">
        <w:rPr>
          <w:i/>
          <w:sz w:val="24"/>
          <w:szCs w:val="24"/>
        </w:rPr>
        <w:tab/>
      </w:r>
      <w:r w:rsidRPr="0060517A">
        <w:rPr>
          <w:i/>
          <w:sz w:val="24"/>
          <w:szCs w:val="24"/>
        </w:rPr>
        <w:tab/>
        <w:t>[</w:t>
      </w:r>
      <w:r>
        <w:rPr>
          <w:i/>
          <w:sz w:val="24"/>
          <w:szCs w:val="24"/>
        </w:rPr>
        <w:t>4</w:t>
      </w:r>
      <w:r w:rsidRPr="0060517A">
        <w:rPr>
          <w:i/>
          <w:sz w:val="24"/>
          <w:szCs w:val="24"/>
        </w:rPr>
        <w:t>]</w:t>
      </w:r>
    </w:p>
    <w:p w:rsidR="0020770E" w:rsidRDefault="0020770E" w:rsidP="0060517A">
      <w:r>
        <w:t>The N’ should be determined for each wall of the stope, taking the orientation of each stope wall and the relevant rock mass into consideration.  This is then indicated on the curve.  A line is drawn across the graph (constant N’ values) until it meets the first curve representing the boundary between stable and unstable.  The line is then drawn down to meet the Hydraulic Radius axis.  This represents the maximum hydraulic radius for the given ground conditions.  In the example below, the maximum hydraulic radius is about 6 for an unsupported stope and 10 for an unsupported stope.</w:t>
      </w:r>
    </w:p>
    <w:p w:rsidR="0020770E" w:rsidRDefault="0020770E" w:rsidP="0060517A">
      <w:r w:rsidRPr="00106B28">
        <w:rPr>
          <w:noProof/>
          <w:lang w:val="en-US"/>
        </w:rPr>
        <w:pict>
          <v:shape id="Object 1" o:spid="_x0000_i1038" type="#_x0000_t75" style="width:429.75pt;height:231pt;visibility:visible" o:gfxdata="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">
            <v:imagedata r:id="rId17" o:title="" croptop="-140f" cropbottom="-195f"/>
            <o:lock v:ext="edit" aspectratio="f"/>
          </v:shape>
        </w:pict>
      </w:r>
    </w:p>
    <w:p w:rsidR="0020770E" w:rsidRPr="00707874" w:rsidRDefault="0020770E" w:rsidP="00E067FF">
      <w:pPr>
        <w:numPr>
          <w:ilvl w:val="0"/>
          <w:numId w:val="14"/>
        </w:numPr>
        <w:rPr>
          <w:i/>
          <w:sz w:val="24"/>
          <w:szCs w:val="24"/>
        </w:rPr>
      </w:pPr>
      <w:r w:rsidRPr="004A49C1">
        <w:rPr>
          <w:i/>
          <w:sz w:val="24"/>
          <w:szCs w:val="24"/>
        </w:rPr>
        <w:t>Briefly discuss the use of cable bolt support in open stopes, from a practical and economic perspective.</w:t>
      </w:r>
      <w:r w:rsidRPr="0060517A">
        <w:rPr>
          <w:i/>
          <w:sz w:val="24"/>
          <w:szCs w:val="24"/>
        </w:rPr>
        <w:tab/>
      </w:r>
      <w:r w:rsidRPr="0060517A">
        <w:rPr>
          <w:i/>
          <w:sz w:val="24"/>
          <w:szCs w:val="24"/>
        </w:rPr>
        <w:tab/>
        <w:t>[</w:t>
      </w:r>
      <w:r>
        <w:rPr>
          <w:i/>
          <w:sz w:val="24"/>
          <w:szCs w:val="24"/>
        </w:rPr>
        <w:t>3</w:t>
      </w:r>
      <w:r w:rsidRPr="0060517A">
        <w:rPr>
          <w:i/>
          <w:sz w:val="24"/>
          <w:szCs w:val="24"/>
        </w:rPr>
        <w:t>]</w:t>
      </w:r>
    </w:p>
    <w:p w:rsidR="0020770E" w:rsidRDefault="0020770E" w:rsidP="0060517A">
      <w:r>
        <w:t>Open stoping is invariably a non-entry mining method, so the safety of personnel is not compromised by the decision whether to support an open stope or not.  Cable bolting is expensive and time consuming.  The time to prepare a stope for cable bolting influences cycle times and productivity.</w:t>
      </w:r>
    </w:p>
    <w:p w:rsidR="0020770E" w:rsidRDefault="0020770E" w:rsidP="0060517A">
      <w:r>
        <w:t>Most open stopes are designed to be stable without support.  Usually cable bolting is used when the conditions deteriorate locally.  The stope can then be mined to same dimensions, and stability is maintained by installing cable bolts.  In some cases, stopes are cable bolted routinely, when ground conditions are not suitable for open stoping without support.  This may be more economical than an alternative mining method, such as cut and fill.</w:t>
      </w:r>
    </w:p>
    <w:p w:rsidR="0020770E" w:rsidRDefault="0020770E" w:rsidP="0060517A"/>
    <w:p w:rsidR="0020770E" w:rsidRPr="003234C5" w:rsidRDefault="0020770E" w:rsidP="00E067FF">
      <w:pPr>
        <w:numPr>
          <w:ilvl w:val="0"/>
          <w:numId w:val="14"/>
        </w:numPr>
        <w:rPr>
          <w:i/>
          <w:sz w:val="24"/>
          <w:szCs w:val="24"/>
        </w:rPr>
      </w:pPr>
      <w:r>
        <w:rPr>
          <w:i/>
          <w:sz w:val="24"/>
          <w:szCs w:val="24"/>
        </w:rPr>
        <w:t xml:space="preserve">Draw and explain </w:t>
      </w:r>
      <w:r w:rsidRPr="008573E8">
        <w:rPr>
          <w:i/>
          <w:sz w:val="24"/>
          <w:szCs w:val="24"/>
        </w:rPr>
        <w:t>cable</w:t>
      </w:r>
      <w:r>
        <w:rPr>
          <w:i/>
          <w:sz w:val="24"/>
          <w:szCs w:val="24"/>
        </w:rPr>
        <w:t xml:space="preserve"> bolt </w:t>
      </w:r>
      <w:r w:rsidRPr="008573E8">
        <w:rPr>
          <w:i/>
          <w:sz w:val="24"/>
          <w:szCs w:val="24"/>
        </w:rPr>
        <w:t xml:space="preserve">reinforcing </w:t>
      </w:r>
      <w:r>
        <w:rPr>
          <w:i/>
          <w:sz w:val="24"/>
          <w:szCs w:val="24"/>
        </w:rPr>
        <w:t>patterns for</w:t>
      </w:r>
      <w:r w:rsidRPr="008573E8">
        <w:rPr>
          <w:i/>
          <w:sz w:val="24"/>
          <w:szCs w:val="24"/>
        </w:rPr>
        <w:t xml:space="preserve"> open stope</w:t>
      </w:r>
      <w:r>
        <w:rPr>
          <w:i/>
          <w:sz w:val="24"/>
          <w:szCs w:val="24"/>
        </w:rPr>
        <w:t xml:space="preserve"> backs and hanging walls (geological)</w:t>
      </w:r>
      <w:r w:rsidRPr="0060517A">
        <w:rPr>
          <w:i/>
          <w:sz w:val="24"/>
          <w:szCs w:val="24"/>
        </w:rPr>
        <w:t>.</w:t>
      </w:r>
      <w:r w:rsidRPr="0060517A">
        <w:rPr>
          <w:i/>
          <w:sz w:val="24"/>
          <w:szCs w:val="24"/>
        </w:rPr>
        <w:tab/>
        <w:t>[</w:t>
      </w:r>
      <w:r>
        <w:rPr>
          <w:i/>
          <w:sz w:val="24"/>
          <w:szCs w:val="24"/>
        </w:rPr>
        <w:t>6</w:t>
      </w:r>
      <w:r w:rsidRPr="0060517A">
        <w:rPr>
          <w:i/>
          <w:sz w:val="24"/>
          <w:szCs w:val="24"/>
        </w:rPr>
        <w:t>]</w:t>
      </w:r>
    </w:p>
    <w:p w:rsidR="0020770E" w:rsidRDefault="0020770E" w:rsidP="0060517A">
      <w:r>
        <w:t>Brady and Brown pg 397</w:t>
      </w:r>
    </w:p>
    <w:p w:rsidR="0020770E" w:rsidRDefault="0020770E" w:rsidP="0060517A">
      <w:r>
        <w:t>Hutchinson and Diederichs pg 240 - 242</w:t>
      </w:r>
    </w:p>
    <w:p w:rsidR="0020770E" w:rsidRDefault="0020770E" w:rsidP="00584429">
      <w:r>
        <w:t>Open stope backs can be supported as shown in the figure below.  A fan of cables is drilled from the top drive in a stope.</w:t>
      </w:r>
    </w:p>
    <w:p w:rsidR="0020770E" w:rsidRDefault="0020770E" w:rsidP="00584429">
      <w:r w:rsidRPr="00106B28">
        <w:rPr>
          <w:noProof/>
          <w:lang w:val="en-US"/>
        </w:rPr>
        <w:pict>
          <v:shape id="Picture 8" o:spid="_x0000_i1039" type="#_x0000_t75" style="width:327pt;height:97.5pt;visibility:visible">
            <v:imagedata r:id="rId18" o:title="" cropbottom="44313f"/>
          </v:shape>
        </w:pict>
      </w:r>
    </w:p>
    <w:p w:rsidR="0020770E" w:rsidRDefault="0020770E" w:rsidP="00584429">
      <w:r>
        <w:t>The figure below shows cable bolting of hanginwalls.  The hanging walls of open stopes can be supported either from a hangingwall drive (left) or from a drive within the orebody on the hangingwall side (right).  On the left, a fan of cables is installed from the hanging wall drive towards the stope.  On the right, a fan of cables is installed outward from the drive.</w:t>
      </w:r>
    </w:p>
    <w:p w:rsidR="0020770E" w:rsidRDefault="0020770E" w:rsidP="00584429">
      <w:r w:rsidRPr="00106B28">
        <w:rPr>
          <w:noProof/>
          <w:lang w:val="en-US"/>
        </w:rPr>
        <w:pict>
          <v:shape id="Picture 7" o:spid="_x0000_i1040" type="#_x0000_t75" style="width:141.75pt;height:277.5pt;visibility:visible">
            <v:imagedata r:id="rId19" o:title=""/>
          </v:shape>
        </w:pict>
      </w:r>
      <w:r w:rsidRPr="008573E8">
        <w:t xml:space="preserve"> </w:t>
      </w:r>
      <w:r w:rsidRPr="00106B28">
        <w:rPr>
          <w:noProof/>
          <w:lang w:val="en-US"/>
        </w:rPr>
        <w:pict>
          <v:shape id="_x0000_i1041" type="#_x0000_t75" style="width:296.25pt;height:186.75pt;visibility:visible">
            <v:imagedata r:id="rId18" o:title="" croptop="20019f"/>
          </v:shape>
        </w:pict>
      </w:r>
    </w:p>
    <w:sectPr w:rsidR="0020770E" w:rsidSect="00F72B71">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0770E" w:rsidRDefault="0020770E" w:rsidP="003F19ED">
      <w:pPr>
        <w:spacing w:after="0" w:line="240" w:lineRule="auto"/>
      </w:pPr>
      <w:r>
        <w:separator/>
      </w:r>
    </w:p>
  </w:endnote>
  <w:endnote w:type="continuationSeparator" w:id="1">
    <w:p w:rsidR="0020770E" w:rsidRDefault="0020770E" w:rsidP="003F19E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00"/>
    <w:family w:val="modern"/>
    <w:pitch w:val="fixed"/>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0770E" w:rsidRDefault="0020770E" w:rsidP="003F19ED">
      <w:pPr>
        <w:spacing w:after="0" w:line="240" w:lineRule="auto"/>
      </w:pPr>
      <w:r>
        <w:separator/>
      </w:r>
    </w:p>
  </w:footnote>
  <w:footnote w:type="continuationSeparator" w:id="1">
    <w:p w:rsidR="0020770E" w:rsidRDefault="0020770E" w:rsidP="003F19E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B84E58"/>
    <w:multiLevelType w:val="hybridMultilevel"/>
    <w:tmpl w:val="82A2EEAA"/>
    <w:lvl w:ilvl="0" w:tplc="A19A1EDE">
      <w:start w:val="1"/>
      <w:numFmt w:val="bullet"/>
      <w:lvlText w:val="-"/>
      <w:lvlJc w:val="left"/>
      <w:pPr>
        <w:tabs>
          <w:tab w:val="num" w:pos="450"/>
        </w:tabs>
        <w:ind w:left="450" w:hanging="360"/>
      </w:pPr>
      <w:rPr>
        <w:rFonts w:ascii="Courier New" w:hAnsi="Courier New" w:hint="default"/>
      </w:rPr>
    </w:lvl>
    <w:lvl w:ilvl="1" w:tplc="04090003" w:tentative="1">
      <w:start w:val="1"/>
      <w:numFmt w:val="bullet"/>
      <w:lvlText w:val="o"/>
      <w:lvlJc w:val="left"/>
      <w:pPr>
        <w:tabs>
          <w:tab w:val="num" w:pos="1530"/>
        </w:tabs>
        <w:ind w:left="1530" w:hanging="360"/>
      </w:pPr>
      <w:rPr>
        <w:rFonts w:ascii="Courier New" w:hAnsi="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1">
    <w:nsid w:val="0A92279A"/>
    <w:multiLevelType w:val="hybridMultilevel"/>
    <w:tmpl w:val="CD40C3A8"/>
    <w:lvl w:ilvl="0" w:tplc="AAA29F38">
      <w:start w:val="1"/>
      <w:numFmt w:val="lowerLetter"/>
      <w:lvlText w:val="%1)"/>
      <w:lvlJc w:val="left"/>
      <w:pPr>
        <w:ind w:left="928"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
    <w:nsid w:val="12A1703D"/>
    <w:multiLevelType w:val="hybridMultilevel"/>
    <w:tmpl w:val="1786BD2A"/>
    <w:lvl w:ilvl="0" w:tplc="08090001">
      <w:start w:val="1"/>
      <w:numFmt w:val="bullet"/>
      <w:lvlText w:val=""/>
      <w:lvlJc w:val="left"/>
      <w:pPr>
        <w:ind w:left="720" w:hanging="360"/>
      </w:pPr>
      <w:rPr>
        <w:rFonts w:ascii="Symbol" w:hAnsi="Symbol" w:hint="default"/>
      </w:rPr>
    </w:lvl>
    <w:lvl w:ilvl="1" w:tplc="7E784024">
      <w:start w:val="1"/>
      <w:numFmt w:val="bullet"/>
      <w:lvlText w:val="­"/>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13BD713D"/>
    <w:multiLevelType w:val="hybridMultilevel"/>
    <w:tmpl w:val="D1B0F320"/>
    <w:lvl w:ilvl="0" w:tplc="08090017">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
    <w:nsid w:val="14897F0B"/>
    <w:multiLevelType w:val="hybridMultilevel"/>
    <w:tmpl w:val="0D9463BC"/>
    <w:lvl w:ilvl="0" w:tplc="04090017">
      <w:start w:val="1"/>
      <w:numFmt w:val="lowerLetter"/>
      <w:lvlText w:val="%1)"/>
      <w:lvlJc w:val="left"/>
      <w:pPr>
        <w:ind w:left="1288" w:hanging="360"/>
      </w:pPr>
      <w:rPr>
        <w:rFonts w:cs="Times New Roman"/>
      </w:rPr>
    </w:lvl>
    <w:lvl w:ilvl="1" w:tplc="04090019" w:tentative="1">
      <w:start w:val="1"/>
      <w:numFmt w:val="lowerLetter"/>
      <w:lvlText w:val="%2."/>
      <w:lvlJc w:val="left"/>
      <w:pPr>
        <w:ind w:left="2008" w:hanging="360"/>
      </w:pPr>
      <w:rPr>
        <w:rFonts w:cs="Times New Roman"/>
      </w:rPr>
    </w:lvl>
    <w:lvl w:ilvl="2" w:tplc="0409001B" w:tentative="1">
      <w:start w:val="1"/>
      <w:numFmt w:val="lowerRoman"/>
      <w:lvlText w:val="%3."/>
      <w:lvlJc w:val="right"/>
      <w:pPr>
        <w:ind w:left="2728" w:hanging="180"/>
      </w:pPr>
      <w:rPr>
        <w:rFonts w:cs="Times New Roman"/>
      </w:rPr>
    </w:lvl>
    <w:lvl w:ilvl="3" w:tplc="0409000F" w:tentative="1">
      <w:start w:val="1"/>
      <w:numFmt w:val="decimal"/>
      <w:lvlText w:val="%4."/>
      <w:lvlJc w:val="left"/>
      <w:pPr>
        <w:ind w:left="3448" w:hanging="360"/>
      </w:pPr>
      <w:rPr>
        <w:rFonts w:cs="Times New Roman"/>
      </w:rPr>
    </w:lvl>
    <w:lvl w:ilvl="4" w:tplc="04090019" w:tentative="1">
      <w:start w:val="1"/>
      <w:numFmt w:val="lowerLetter"/>
      <w:lvlText w:val="%5."/>
      <w:lvlJc w:val="left"/>
      <w:pPr>
        <w:ind w:left="4168" w:hanging="360"/>
      </w:pPr>
      <w:rPr>
        <w:rFonts w:cs="Times New Roman"/>
      </w:rPr>
    </w:lvl>
    <w:lvl w:ilvl="5" w:tplc="0409001B" w:tentative="1">
      <w:start w:val="1"/>
      <w:numFmt w:val="lowerRoman"/>
      <w:lvlText w:val="%6."/>
      <w:lvlJc w:val="right"/>
      <w:pPr>
        <w:ind w:left="4888" w:hanging="180"/>
      </w:pPr>
      <w:rPr>
        <w:rFonts w:cs="Times New Roman"/>
      </w:rPr>
    </w:lvl>
    <w:lvl w:ilvl="6" w:tplc="0409000F" w:tentative="1">
      <w:start w:val="1"/>
      <w:numFmt w:val="decimal"/>
      <w:lvlText w:val="%7."/>
      <w:lvlJc w:val="left"/>
      <w:pPr>
        <w:ind w:left="5608" w:hanging="360"/>
      </w:pPr>
      <w:rPr>
        <w:rFonts w:cs="Times New Roman"/>
      </w:rPr>
    </w:lvl>
    <w:lvl w:ilvl="7" w:tplc="04090019" w:tentative="1">
      <w:start w:val="1"/>
      <w:numFmt w:val="lowerLetter"/>
      <w:lvlText w:val="%8."/>
      <w:lvlJc w:val="left"/>
      <w:pPr>
        <w:ind w:left="6328" w:hanging="360"/>
      </w:pPr>
      <w:rPr>
        <w:rFonts w:cs="Times New Roman"/>
      </w:rPr>
    </w:lvl>
    <w:lvl w:ilvl="8" w:tplc="0409001B" w:tentative="1">
      <w:start w:val="1"/>
      <w:numFmt w:val="lowerRoman"/>
      <w:lvlText w:val="%9."/>
      <w:lvlJc w:val="right"/>
      <w:pPr>
        <w:ind w:left="7048" w:hanging="180"/>
      </w:pPr>
      <w:rPr>
        <w:rFonts w:cs="Times New Roman"/>
      </w:rPr>
    </w:lvl>
  </w:abstractNum>
  <w:abstractNum w:abstractNumId="5">
    <w:nsid w:val="16491B46"/>
    <w:multiLevelType w:val="hybridMultilevel"/>
    <w:tmpl w:val="05A49E48"/>
    <w:lvl w:ilvl="0" w:tplc="1C090001">
      <w:start w:val="1"/>
      <w:numFmt w:val="bullet"/>
      <w:lvlText w:val=""/>
      <w:lvlJc w:val="left"/>
      <w:pPr>
        <w:ind w:left="1446" w:hanging="360"/>
      </w:pPr>
      <w:rPr>
        <w:rFonts w:ascii="Symbol" w:hAnsi="Symbol" w:hint="default"/>
      </w:rPr>
    </w:lvl>
    <w:lvl w:ilvl="1" w:tplc="1C090003" w:tentative="1">
      <w:start w:val="1"/>
      <w:numFmt w:val="bullet"/>
      <w:lvlText w:val="o"/>
      <w:lvlJc w:val="left"/>
      <w:pPr>
        <w:ind w:left="2166" w:hanging="360"/>
      </w:pPr>
      <w:rPr>
        <w:rFonts w:ascii="Courier New" w:hAnsi="Courier New" w:hint="default"/>
      </w:rPr>
    </w:lvl>
    <w:lvl w:ilvl="2" w:tplc="1C090005" w:tentative="1">
      <w:start w:val="1"/>
      <w:numFmt w:val="bullet"/>
      <w:lvlText w:val=""/>
      <w:lvlJc w:val="left"/>
      <w:pPr>
        <w:ind w:left="2886" w:hanging="360"/>
      </w:pPr>
      <w:rPr>
        <w:rFonts w:ascii="Wingdings" w:hAnsi="Wingdings" w:hint="default"/>
      </w:rPr>
    </w:lvl>
    <w:lvl w:ilvl="3" w:tplc="1C090001" w:tentative="1">
      <w:start w:val="1"/>
      <w:numFmt w:val="bullet"/>
      <w:lvlText w:val=""/>
      <w:lvlJc w:val="left"/>
      <w:pPr>
        <w:ind w:left="3606" w:hanging="360"/>
      </w:pPr>
      <w:rPr>
        <w:rFonts w:ascii="Symbol" w:hAnsi="Symbol" w:hint="default"/>
      </w:rPr>
    </w:lvl>
    <w:lvl w:ilvl="4" w:tplc="1C090003" w:tentative="1">
      <w:start w:val="1"/>
      <w:numFmt w:val="bullet"/>
      <w:lvlText w:val="o"/>
      <w:lvlJc w:val="left"/>
      <w:pPr>
        <w:ind w:left="4326" w:hanging="360"/>
      </w:pPr>
      <w:rPr>
        <w:rFonts w:ascii="Courier New" w:hAnsi="Courier New" w:hint="default"/>
      </w:rPr>
    </w:lvl>
    <w:lvl w:ilvl="5" w:tplc="1C090005" w:tentative="1">
      <w:start w:val="1"/>
      <w:numFmt w:val="bullet"/>
      <w:lvlText w:val=""/>
      <w:lvlJc w:val="left"/>
      <w:pPr>
        <w:ind w:left="5046" w:hanging="360"/>
      </w:pPr>
      <w:rPr>
        <w:rFonts w:ascii="Wingdings" w:hAnsi="Wingdings" w:hint="default"/>
      </w:rPr>
    </w:lvl>
    <w:lvl w:ilvl="6" w:tplc="1C090001" w:tentative="1">
      <w:start w:val="1"/>
      <w:numFmt w:val="bullet"/>
      <w:lvlText w:val=""/>
      <w:lvlJc w:val="left"/>
      <w:pPr>
        <w:ind w:left="5766" w:hanging="360"/>
      </w:pPr>
      <w:rPr>
        <w:rFonts w:ascii="Symbol" w:hAnsi="Symbol" w:hint="default"/>
      </w:rPr>
    </w:lvl>
    <w:lvl w:ilvl="7" w:tplc="1C090003" w:tentative="1">
      <w:start w:val="1"/>
      <w:numFmt w:val="bullet"/>
      <w:lvlText w:val="o"/>
      <w:lvlJc w:val="left"/>
      <w:pPr>
        <w:ind w:left="6486" w:hanging="360"/>
      </w:pPr>
      <w:rPr>
        <w:rFonts w:ascii="Courier New" w:hAnsi="Courier New" w:hint="default"/>
      </w:rPr>
    </w:lvl>
    <w:lvl w:ilvl="8" w:tplc="1C090005" w:tentative="1">
      <w:start w:val="1"/>
      <w:numFmt w:val="bullet"/>
      <w:lvlText w:val=""/>
      <w:lvlJc w:val="left"/>
      <w:pPr>
        <w:ind w:left="7206" w:hanging="360"/>
      </w:pPr>
      <w:rPr>
        <w:rFonts w:ascii="Wingdings" w:hAnsi="Wingdings" w:hint="default"/>
      </w:rPr>
    </w:lvl>
  </w:abstractNum>
  <w:abstractNum w:abstractNumId="6">
    <w:nsid w:val="16712C5A"/>
    <w:multiLevelType w:val="hybridMultilevel"/>
    <w:tmpl w:val="630E65C0"/>
    <w:lvl w:ilvl="0" w:tplc="08090001">
      <w:start w:val="1"/>
      <w:numFmt w:val="bullet"/>
      <w:lvlText w:val=""/>
      <w:lvlJc w:val="left"/>
      <w:pPr>
        <w:ind w:left="928" w:hanging="360"/>
      </w:pPr>
      <w:rPr>
        <w:rFonts w:ascii="Symbol" w:hAnsi="Symbol"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
    <w:nsid w:val="198E1C1E"/>
    <w:multiLevelType w:val="hybridMultilevel"/>
    <w:tmpl w:val="2DC8D18C"/>
    <w:lvl w:ilvl="0" w:tplc="1C090001">
      <w:start w:val="1"/>
      <w:numFmt w:val="bullet"/>
      <w:lvlText w:val=""/>
      <w:lvlJc w:val="left"/>
      <w:pPr>
        <w:ind w:left="1440" w:hanging="360"/>
      </w:pPr>
      <w:rPr>
        <w:rFonts w:ascii="Symbol" w:hAnsi="Symbol" w:hint="default"/>
      </w:rPr>
    </w:lvl>
    <w:lvl w:ilvl="1" w:tplc="1C090003" w:tentative="1">
      <w:start w:val="1"/>
      <w:numFmt w:val="bullet"/>
      <w:lvlText w:val="o"/>
      <w:lvlJc w:val="left"/>
      <w:pPr>
        <w:ind w:left="1440" w:hanging="360"/>
      </w:pPr>
      <w:rPr>
        <w:rFonts w:ascii="Courier New" w:hAnsi="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
    <w:nsid w:val="1AC071DE"/>
    <w:multiLevelType w:val="hybridMultilevel"/>
    <w:tmpl w:val="D1B0F320"/>
    <w:lvl w:ilvl="0" w:tplc="08090017">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
    <w:nsid w:val="1CF3603D"/>
    <w:multiLevelType w:val="hybridMultilevel"/>
    <w:tmpl w:val="90A8E5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3A7651C"/>
    <w:multiLevelType w:val="hybridMultilevel"/>
    <w:tmpl w:val="EB9A1A98"/>
    <w:lvl w:ilvl="0" w:tplc="08090017">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
    <w:nsid w:val="2EE83F16"/>
    <w:multiLevelType w:val="hybridMultilevel"/>
    <w:tmpl w:val="871E1F9E"/>
    <w:lvl w:ilvl="0" w:tplc="08090017">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
    <w:nsid w:val="2F917E8D"/>
    <w:multiLevelType w:val="hybridMultilevel"/>
    <w:tmpl w:val="3E829384"/>
    <w:lvl w:ilvl="0" w:tplc="14D0D7EE">
      <w:start w:val="1"/>
      <w:numFmt w:val="lowerLetter"/>
      <w:lvlText w:val="%1)"/>
      <w:lvlJc w:val="left"/>
      <w:pPr>
        <w:ind w:left="928"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
    <w:nsid w:val="378706C9"/>
    <w:multiLevelType w:val="hybridMultilevel"/>
    <w:tmpl w:val="86A0087C"/>
    <w:lvl w:ilvl="0" w:tplc="14D0D7EE">
      <w:start w:val="1"/>
      <w:numFmt w:val="lowerLetter"/>
      <w:lvlText w:val="%1)"/>
      <w:lvlJc w:val="left"/>
      <w:pPr>
        <w:ind w:left="928"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
    <w:nsid w:val="37882C8D"/>
    <w:multiLevelType w:val="hybridMultilevel"/>
    <w:tmpl w:val="8E6C5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D5404A8"/>
    <w:multiLevelType w:val="hybridMultilevel"/>
    <w:tmpl w:val="D02CBF9E"/>
    <w:lvl w:ilvl="0" w:tplc="A934E0DA">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
    <w:nsid w:val="46C406FF"/>
    <w:multiLevelType w:val="hybridMultilevel"/>
    <w:tmpl w:val="D554B5DC"/>
    <w:lvl w:ilvl="0" w:tplc="08090017">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
    <w:nsid w:val="47ED1983"/>
    <w:multiLevelType w:val="hybridMultilevel"/>
    <w:tmpl w:val="D6AAC5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8C330E0"/>
    <w:multiLevelType w:val="hybridMultilevel"/>
    <w:tmpl w:val="A990A752"/>
    <w:lvl w:ilvl="0" w:tplc="08090001">
      <w:start w:val="1"/>
      <w:numFmt w:val="bullet"/>
      <w:lvlText w:val=""/>
      <w:lvlJc w:val="left"/>
      <w:pPr>
        <w:ind w:left="720" w:hanging="360"/>
      </w:pPr>
      <w:rPr>
        <w:rFonts w:ascii="Symbol" w:hAnsi="Symbol" w:hint="default"/>
      </w:rPr>
    </w:lvl>
    <w:lvl w:ilvl="1" w:tplc="7E784024">
      <w:start w:val="1"/>
      <w:numFmt w:val="bullet"/>
      <w:lvlText w:val="­"/>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4E1F43AE"/>
    <w:multiLevelType w:val="hybridMultilevel"/>
    <w:tmpl w:val="1AA48D9A"/>
    <w:lvl w:ilvl="0" w:tplc="1C090001">
      <w:start w:val="1"/>
      <w:numFmt w:val="bullet"/>
      <w:lvlText w:val=""/>
      <w:lvlJc w:val="left"/>
      <w:pPr>
        <w:ind w:left="720" w:hanging="360"/>
      </w:pPr>
      <w:rPr>
        <w:rFonts w:ascii="Symbol" w:hAnsi="Symbol" w:hint="default"/>
      </w:rPr>
    </w:lvl>
    <w:lvl w:ilvl="1" w:tplc="827AEF46">
      <w:start w:val="1"/>
      <w:numFmt w:val="bullet"/>
      <w:lvlText w:val="-"/>
      <w:lvlJc w:val="left"/>
      <w:pPr>
        <w:ind w:left="1440" w:hanging="360"/>
      </w:pPr>
      <w:rPr>
        <w:rFonts w:ascii="Courier New" w:hAnsi="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
    <w:nsid w:val="54533FD5"/>
    <w:multiLevelType w:val="hybridMultilevel"/>
    <w:tmpl w:val="17FA2F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9112B80"/>
    <w:multiLevelType w:val="hybridMultilevel"/>
    <w:tmpl w:val="31F025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EBF0D78"/>
    <w:multiLevelType w:val="hybridMultilevel"/>
    <w:tmpl w:val="B26ED1AE"/>
    <w:lvl w:ilvl="0" w:tplc="1C090001">
      <w:start w:val="1"/>
      <w:numFmt w:val="bullet"/>
      <w:lvlText w:val=""/>
      <w:lvlJc w:val="left"/>
      <w:pPr>
        <w:ind w:left="1288" w:hanging="360"/>
      </w:pPr>
      <w:rPr>
        <w:rFonts w:ascii="Symbol" w:hAnsi="Symbol" w:hint="default"/>
      </w:rPr>
    </w:lvl>
    <w:lvl w:ilvl="1" w:tplc="04090019" w:tentative="1">
      <w:start w:val="1"/>
      <w:numFmt w:val="lowerLetter"/>
      <w:lvlText w:val="%2."/>
      <w:lvlJc w:val="left"/>
      <w:pPr>
        <w:ind w:left="2008" w:hanging="360"/>
      </w:pPr>
      <w:rPr>
        <w:rFonts w:cs="Times New Roman"/>
      </w:rPr>
    </w:lvl>
    <w:lvl w:ilvl="2" w:tplc="0409001B" w:tentative="1">
      <w:start w:val="1"/>
      <w:numFmt w:val="lowerRoman"/>
      <w:lvlText w:val="%3."/>
      <w:lvlJc w:val="right"/>
      <w:pPr>
        <w:ind w:left="2728" w:hanging="180"/>
      </w:pPr>
      <w:rPr>
        <w:rFonts w:cs="Times New Roman"/>
      </w:rPr>
    </w:lvl>
    <w:lvl w:ilvl="3" w:tplc="0409000F" w:tentative="1">
      <w:start w:val="1"/>
      <w:numFmt w:val="decimal"/>
      <w:lvlText w:val="%4."/>
      <w:lvlJc w:val="left"/>
      <w:pPr>
        <w:ind w:left="3448" w:hanging="360"/>
      </w:pPr>
      <w:rPr>
        <w:rFonts w:cs="Times New Roman"/>
      </w:rPr>
    </w:lvl>
    <w:lvl w:ilvl="4" w:tplc="04090019" w:tentative="1">
      <w:start w:val="1"/>
      <w:numFmt w:val="lowerLetter"/>
      <w:lvlText w:val="%5."/>
      <w:lvlJc w:val="left"/>
      <w:pPr>
        <w:ind w:left="4168" w:hanging="360"/>
      </w:pPr>
      <w:rPr>
        <w:rFonts w:cs="Times New Roman"/>
      </w:rPr>
    </w:lvl>
    <w:lvl w:ilvl="5" w:tplc="0409001B" w:tentative="1">
      <w:start w:val="1"/>
      <w:numFmt w:val="lowerRoman"/>
      <w:lvlText w:val="%6."/>
      <w:lvlJc w:val="right"/>
      <w:pPr>
        <w:ind w:left="4888" w:hanging="180"/>
      </w:pPr>
      <w:rPr>
        <w:rFonts w:cs="Times New Roman"/>
      </w:rPr>
    </w:lvl>
    <w:lvl w:ilvl="6" w:tplc="0409000F" w:tentative="1">
      <w:start w:val="1"/>
      <w:numFmt w:val="decimal"/>
      <w:lvlText w:val="%7."/>
      <w:lvlJc w:val="left"/>
      <w:pPr>
        <w:ind w:left="5608" w:hanging="360"/>
      </w:pPr>
      <w:rPr>
        <w:rFonts w:cs="Times New Roman"/>
      </w:rPr>
    </w:lvl>
    <w:lvl w:ilvl="7" w:tplc="04090019" w:tentative="1">
      <w:start w:val="1"/>
      <w:numFmt w:val="lowerLetter"/>
      <w:lvlText w:val="%8."/>
      <w:lvlJc w:val="left"/>
      <w:pPr>
        <w:ind w:left="6328" w:hanging="360"/>
      </w:pPr>
      <w:rPr>
        <w:rFonts w:cs="Times New Roman"/>
      </w:rPr>
    </w:lvl>
    <w:lvl w:ilvl="8" w:tplc="0409001B" w:tentative="1">
      <w:start w:val="1"/>
      <w:numFmt w:val="lowerRoman"/>
      <w:lvlText w:val="%9."/>
      <w:lvlJc w:val="right"/>
      <w:pPr>
        <w:ind w:left="7048" w:hanging="180"/>
      </w:pPr>
      <w:rPr>
        <w:rFonts w:cs="Times New Roman"/>
      </w:rPr>
    </w:lvl>
  </w:abstractNum>
  <w:abstractNum w:abstractNumId="23">
    <w:nsid w:val="62261512"/>
    <w:multiLevelType w:val="hybridMultilevel"/>
    <w:tmpl w:val="F09E6D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478143B"/>
    <w:multiLevelType w:val="hybridMultilevel"/>
    <w:tmpl w:val="7F44BD4E"/>
    <w:lvl w:ilvl="0" w:tplc="08090017">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nsid w:val="647E0888"/>
    <w:multiLevelType w:val="hybridMultilevel"/>
    <w:tmpl w:val="E522F7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657D308C"/>
    <w:multiLevelType w:val="hybridMultilevel"/>
    <w:tmpl w:val="3B7A024A"/>
    <w:lvl w:ilvl="0" w:tplc="1DF462C0">
      <w:start w:val="5"/>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nsid w:val="66533F9D"/>
    <w:multiLevelType w:val="hybridMultilevel"/>
    <w:tmpl w:val="D02CBF9E"/>
    <w:lvl w:ilvl="0" w:tplc="A934E0DA">
      <w:start w:val="1"/>
      <w:numFmt w:val="lowerLetter"/>
      <w:lvlText w:val="%1)"/>
      <w:lvlJc w:val="left"/>
      <w:pPr>
        <w:ind w:left="928"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
    <w:nsid w:val="6C182631"/>
    <w:multiLevelType w:val="hybridMultilevel"/>
    <w:tmpl w:val="F36C2966"/>
    <w:lvl w:ilvl="0" w:tplc="925A074A">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
    <w:nsid w:val="73723A7C"/>
    <w:multiLevelType w:val="hybridMultilevel"/>
    <w:tmpl w:val="1250FBF6"/>
    <w:lvl w:ilvl="0" w:tplc="14D0D7EE">
      <w:start w:val="1"/>
      <w:numFmt w:val="lowerLetter"/>
      <w:lvlText w:val="%1)"/>
      <w:lvlJc w:val="left"/>
      <w:pPr>
        <w:ind w:left="928"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nsid w:val="75806EC6"/>
    <w:multiLevelType w:val="hybridMultilevel"/>
    <w:tmpl w:val="463E2E26"/>
    <w:lvl w:ilvl="0" w:tplc="04090017">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1">
    <w:nsid w:val="75FD2AE1"/>
    <w:multiLevelType w:val="hybridMultilevel"/>
    <w:tmpl w:val="7E18DE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7362C87"/>
    <w:multiLevelType w:val="hybridMultilevel"/>
    <w:tmpl w:val="DFC65C66"/>
    <w:lvl w:ilvl="0" w:tplc="9CA28DF8">
      <w:start w:val="3"/>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
    <w:nsid w:val="795D3E93"/>
    <w:multiLevelType w:val="multilevel"/>
    <w:tmpl w:val="63E22D00"/>
    <w:lvl w:ilvl="0">
      <w:start w:val="1"/>
      <w:numFmt w:val="decimal"/>
      <w:pStyle w:val="COMExam1"/>
      <w:lvlText w:val="%1."/>
      <w:lvlJc w:val="left"/>
      <w:pPr>
        <w:tabs>
          <w:tab w:val="num" w:pos="567"/>
        </w:tabs>
        <w:ind w:left="360" w:hanging="360"/>
      </w:pPr>
      <w:rPr>
        <w:rFonts w:cs="Times New Roman" w:hint="default"/>
      </w:rPr>
    </w:lvl>
    <w:lvl w:ilvl="1">
      <w:start w:val="1"/>
      <w:numFmt w:val="lowerLetter"/>
      <w:pStyle w:val="COMExam2"/>
      <w:lvlText w:val="%2)"/>
      <w:lvlJc w:val="left"/>
      <w:pPr>
        <w:tabs>
          <w:tab w:val="num" w:pos="851"/>
        </w:tabs>
        <w:ind w:left="792" w:hanging="792"/>
      </w:pPr>
      <w:rPr>
        <w:rFonts w:cs="Times New Roman" w:hint="default"/>
      </w:rPr>
    </w:lvl>
    <w:lvl w:ilvl="2">
      <w:start w:val="1"/>
      <w:numFmt w:val="decimal"/>
      <w:pStyle w:val="COMExam3"/>
      <w:lvlText w:val="%1.%2.%3."/>
      <w:lvlJc w:val="left"/>
      <w:pPr>
        <w:tabs>
          <w:tab w:val="num" w:pos="851"/>
        </w:tabs>
        <w:ind w:left="1224" w:hanging="1224"/>
      </w:pPr>
      <w:rPr>
        <w:rFonts w:cs="Times New Roman" w:hint="default"/>
      </w:rPr>
    </w:lvl>
    <w:lvl w:ilvl="3">
      <w:start w:val="1"/>
      <w:numFmt w:val="decimal"/>
      <w:lvlText w:val="%1.%2.%3.%4."/>
      <w:lvlJc w:val="left"/>
      <w:pPr>
        <w:tabs>
          <w:tab w:val="num" w:pos="2880"/>
        </w:tabs>
        <w:ind w:left="1728" w:hanging="648"/>
      </w:pPr>
      <w:rPr>
        <w:rFonts w:cs="Times New Roman" w:hint="default"/>
      </w:rPr>
    </w:lvl>
    <w:lvl w:ilvl="4">
      <w:start w:val="1"/>
      <w:numFmt w:val="decimal"/>
      <w:lvlText w:val="%1.%2.%3.%4.%5."/>
      <w:lvlJc w:val="left"/>
      <w:pPr>
        <w:tabs>
          <w:tab w:val="num" w:pos="3600"/>
        </w:tabs>
        <w:ind w:left="2232" w:hanging="792"/>
      </w:pPr>
      <w:rPr>
        <w:rFonts w:cs="Times New Roman" w:hint="default"/>
      </w:rPr>
    </w:lvl>
    <w:lvl w:ilvl="5">
      <w:start w:val="1"/>
      <w:numFmt w:val="decimal"/>
      <w:lvlText w:val="%1.%2.%3.%4.%5.%6."/>
      <w:lvlJc w:val="left"/>
      <w:pPr>
        <w:tabs>
          <w:tab w:val="num" w:pos="4320"/>
        </w:tabs>
        <w:ind w:left="2736" w:hanging="936"/>
      </w:pPr>
      <w:rPr>
        <w:rFonts w:cs="Times New Roman" w:hint="default"/>
      </w:rPr>
    </w:lvl>
    <w:lvl w:ilvl="6">
      <w:start w:val="1"/>
      <w:numFmt w:val="decimal"/>
      <w:lvlText w:val="%1.%2.%3.%4.%5.%6.%7."/>
      <w:lvlJc w:val="left"/>
      <w:pPr>
        <w:tabs>
          <w:tab w:val="num" w:pos="5040"/>
        </w:tabs>
        <w:ind w:left="3240" w:hanging="1080"/>
      </w:pPr>
      <w:rPr>
        <w:rFonts w:cs="Times New Roman" w:hint="default"/>
      </w:rPr>
    </w:lvl>
    <w:lvl w:ilvl="7">
      <w:start w:val="1"/>
      <w:numFmt w:val="decimal"/>
      <w:lvlText w:val="%1.%2.%3.%4.%5.%6.%7.%8."/>
      <w:lvlJc w:val="left"/>
      <w:pPr>
        <w:tabs>
          <w:tab w:val="num" w:pos="5760"/>
        </w:tabs>
        <w:ind w:left="3744" w:hanging="1224"/>
      </w:pPr>
      <w:rPr>
        <w:rFonts w:cs="Times New Roman" w:hint="default"/>
      </w:rPr>
    </w:lvl>
    <w:lvl w:ilvl="8">
      <w:start w:val="1"/>
      <w:numFmt w:val="decimal"/>
      <w:lvlText w:val="%1.%2.%3.%4.%5.%6.%7.%8.%9."/>
      <w:lvlJc w:val="left"/>
      <w:pPr>
        <w:tabs>
          <w:tab w:val="num" w:pos="6480"/>
        </w:tabs>
        <w:ind w:left="4320" w:hanging="1440"/>
      </w:pPr>
      <w:rPr>
        <w:rFonts w:cs="Times New Roman" w:hint="default"/>
      </w:rPr>
    </w:lvl>
  </w:abstractNum>
  <w:abstractNum w:abstractNumId="34">
    <w:nsid w:val="7B2F7A15"/>
    <w:multiLevelType w:val="hybridMultilevel"/>
    <w:tmpl w:val="871E1F9E"/>
    <w:lvl w:ilvl="0" w:tplc="08090017">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num w:numId="1">
    <w:abstractNumId w:val="10"/>
  </w:num>
  <w:num w:numId="2">
    <w:abstractNumId w:val="16"/>
  </w:num>
  <w:num w:numId="3">
    <w:abstractNumId w:val="3"/>
  </w:num>
  <w:num w:numId="4">
    <w:abstractNumId w:val="24"/>
  </w:num>
  <w:num w:numId="5">
    <w:abstractNumId w:val="33"/>
  </w:num>
  <w:num w:numId="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num>
  <w:num w:numId="8">
    <w:abstractNumId w:val="15"/>
  </w:num>
  <w:num w:numId="9">
    <w:abstractNumId w:val="34"/>
  </w:num>
  <w:num w:numId="10">
    <w:abstractNumId w:val="28"/>
  </w:num>
  <w:num w:numId="11">
    <w:abstractNumId w:val="1"/>
  </w:num>
  <w:num w:numId="12">
    <w:abstractNumId w:val="6"/>
  </w:num>
  <w:num w:numId="13">
    <w:abstractNumId w:val="27"/>
  </w:num>
  <w:num w:numId="14">
    <w:abstractNumId w:val="12"/>
  </w:num>
  <w:num w:numId="15">
    <w:abstractNumId w:val="18"/>
  </w:num>
  <w:num w:numId="16">
    <w:abstractNumId w:val="26"/>
  </w:num>
  <w:num w:numId="17">
    <w:abstractNumId w:val="32"/>
  </w:num>
  <w:num w:numId="18">
    <w:abstractNumId w:val="11"/>
  </w:num>
  <w:num w:numId="19">
    <w:abstractNumId w:val="17"/>
  </w:num>
  <w:num w:numId="20">
    <w:abstractNumId w:val="20"/>
  </w:num>
  <w:num w:numId="21">
    <w:abstractNumId w:val="4"/>
  </w:num>
  <w:num w:numId="22">
    <w:abstractNumId w:val="14"/>
  </w:num>
  <w:num w:numId="23">
    <w:abstractNumId w:val="31"/>
  </w:num>
  <w:num w:numId="24">
    <w:abstractNumId w:val="9"/>
  </w:num>
  <w:num w:numId="25">
    <w:abstractNumId w:val="23"/>
  </w:num>
  <w:num w:numId="26">
    <w:abstractNumId w:val="30"/>
  </w:num>
  <w:num w:numId="27">
    <w:abstractNumId w:val="19"/>
  </w:num>
  <w:num w:numId="28">
    <w:abstractNumId w:val="2"/>
  </w:num>
  <w:num w:numId="29">
    <w:abstractNumId w:val="7"/>
  </w:num>
  <w:num w:numId="30">
    <w:abstractNumId w:val="25"/>
  </w:num>
  <w:num w:numId="31">
    <w:abstractNumId w:val="5"/>
  </w:num>
  <w:num w:numId="32">
    <w:abstractNumId w:val="22"/>
  </w:num>
  <w:num w:numId="33">
    <w:abstractNumId w:val="0"/>
  </w:num>
  <w:num w:numId="34">
    <w:abstractNumId w:val="21"/>
  </w:num>
  <w:num w:numId="35">
    <w:abstractNumId w:val="13"/>
  </w:num>
  <w:num w:numId="36">
    <w:abstractNumId w:val="2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efaultTabStop w:val="720"/>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4C7DA3"/>
    <w:rsid w:val="00005F23"/>
    <w:rsid w:val="00013781"/>
    <w:rsid w:val="00016E3D"/>
    <w:rsid w:val="000266AB"/>
    <w:rsid w:val="0003731A"/>
    <w:rsid w:val="00041C5D"/>
    <w:rsid w:val="0006644B"/>
    <w:rsid w:val="0007074C"/>
    <w:rsid w:val="00077599"/>
    <w:rsid w:val="00097EF4"/>
    <w:rsid w:val="000A3952"/>
    <w:rsid w:val="000B360C"/>
    <w:rsid w:val="000B6958"/>
    <w:rsid w:val="000E46D4"/>
    <w:rsid w:val="000E4A3A"/>
    <w:rsid w:val="000F70AC"/>
    <w:rsid w:val="00106B28"/>
    <w:rsid w:val="00107613"/>
    <w:rsid w:val="00120794"/>
    <w:rsid w:val="00135F31"/>
    <w:rsid w:val="0016011C"/>
    <w:rsid w:val="00173E2E"/>
    <w:rsid w:val="0018311E"/>
    <w:rsid w:val="001B3E88"/>
    <w:rsid w:val="001B54CA"/>
    <w:rsid w:val="001D3343"/>
    <w:rsid w:val="002021BB"/>
    <w:rsid w:val="0020770E"/>
    <w:rsid w:val="00213D5F"/>
    <w:rsid w:val="00232139"/>
    <w:rsid w:val="00240E1D"/>
    <w:rsid w:val="0024467F"/>
    <w:rsid w:val="00253AD7"/>
    <w:rsid w:val="00280A38"/>
    <w:rsid w:val="00293375"/>
    <w:rsid w:val="002A0409"/>
    <w:rsid w:val="002A0E9E"/>
    <w:rsid w:val="002A70F9"/>
    <w:rsid w:val="002B168C"/>
    <w:rsid w:val="002B1C6F"/>
    <w:rsid w:val="002C5B65"/>
    <w:rsid w:val="002E0A43"/>
    <w:rsid w:val="002E24DB"/>
    <w:rsid w:val="002F0198"/>
    <w:rsid w:val="00303EDE"/>
    <w:rsid w:val="003234C5"/>
    <w:rsid w:val="0034369D"/>
    <w:rsid w:val="00350B23"/>
    <w:rsid w:val="00354460"/>
    <w:rsid w:val="00361531"/>
    <w:rsid w:val="0038781B"/>
    <w:rsid w:val="003A2F3C"/>
    <w:rsid w:val="003B70AE"/>
    <w:rsid w:val="003C5BDB"/>
    <w:rsid w:val="003F19ED"/>
    <w:rsid w:val="003F6AA3"/>
    <w:rsid w:val="00415418"/>
    <w:rsid w:val="00422507"/>
    <w:rsid w:val="00444985"/>
    <w:rsid w:val="00471BAF"/>
    <w:rsid w:val="00477C08"/>
    <w:rsid w:val="00480200"/>
    <w:rsid w:val="00494872"/>
    <w:rsid w:val="00497230"/>
    <w:rsid w:val="004A1B85"/>
    <w:rsid w:val="004A49C1"/>
    <w:rsid w:val="004A4E08"/>
    <w:rsid w:val="004B5CEC"/>
    <w:rsid w:val="004C06F7"/>
    <w:rsid w:val="004C7DA3"/>
    <w:rsid w:val="004D206B"/>
    <w:rsid w:val="004E18FE"/>
    <w:rsid w:val="00512F2F"/>
    <w:rsid w:val="005170D3"/>
    <w:rsid w:val="00520BF6"/>
    <w:rsid w:val="00535531"/>
    <w:rsid w:val="005478B0"/>
    <w:rsid w:val="005559FA"/>
    <w:rsid w:val="00564F56"/>
    <w:rsid w:val="00584429"/>
    <w:rsid w:val="00592B23"/>
    <w:rsid w:val="005A2CF1"/>
    <w:rsid w:val="005B41A9"/>
    <w:rsid w:val="005B6287"/>
    <w:rsid w:val="005B6BCC"/>
    <w:rsid w:val="005C21C3"/>
    <w:rsid w:val="005D3E01"/>
    <w:rsid w:val="005F247B"/>
    <w:rsid w:val="00600ABF"/>
    <w:rsid w:val="0060517A"/>
    <w:rsid w:val="00605EBF"/>
    <w:rsid w:val="006138A3"/>
    <w:rsid w:val="006161BC"/>
    <w:rsid w:val="00616F67"/>
    <w:rsid w:val="00632988"/>
    <w:rsid w:val="00635165"/>
    <w:rsid w:val="00636871"/>
    <w:rsid w:val="00656695"/>
    <w:rsid w:val="006629F6"/>
    <w:rsid w:val="006852A3"/>
    <w:rsid w:val="006876AF"/>
    <w:rsid w:val="006903F5"/>
    <w:rsid w:val="0069097B"/>
    <w:rsid w:val="006C0EF1"/>
    <w:rsid w:val="006C3145"/>
    <w:rsid w:val="006C7CAB"/>
    <w:rsid w:val="006F3F06"/>
    <w:rsid w:val="00704515"/>
    <w:rsid w:val="00707874"/>
    <w:rsid w:val="007743C7"/>
    <w:rsid w:val="007A229C"/>
    <w:rsid w:val="007A4519"/>
    <w:rsid w:val="007B1FB3"/>
    <w:rsid w:val="007B4A51"/>
    <w:rsid w:val="007B7F77"/>
    <w:rsid w:val="007E425C"/>
    <w:rsid w:val="007E668E"/>
    <w:rsid w:val="00804F39"/>
    <w:rsid w:val="00816262"/>
    <w:rsid w:val="008346A1"/>
    <w:rsid w:val="00842C36"/>
    <w:rsid w:val="008476BA"/>
    <w:rsid w:val="00851582"/>
    <w:rsid w:val="008573E8"/>
    <w:rsid w:val="00857E3E"/>
    <w:rsid w:val="008648F4"/>
    <w:rsid w:val="00866777"/>
    <w:rsid w:val="00875344"/>
    <w:rsid w:val="008844A9"/>
    <w:rsid w:val="00887A93"/>
    <w:rsid w:val="00887DAB"/>
    <w:rsid w:val="00896D70"/>
    <w:rsid w:val="008A175C"/>
    <w:rsid w:val="008C2C14"/>
    <w:rsid w:val="008E0197"/>
    <w:rsid w:val="008E2295"/>
    <w:rsid w:val="008E6082"/>
    <w:rsid w:val="008F2599"/>
    <w:rsid w:val="00982283"/>
    <w:rsid w:val="009B5AA8"/>
    <w:rsid w:val="009C2757"/>
    <w:rsid w:val="009D2E80"/>
    <w:rsid w:val="009D336D"/>
    <w:rsid w:val="009E3D0D"/>
    <w:rsid w:val="00A16EC9"/>
    <w:rsid w:val="00A23B1E"/>
    <w:rsid w:val="00A30157"/>
    <w:rsid w:val="00A63115"/>
    <w:rsid w:val="00A63360"/>
    <w:rsid w:val="00A64C1A"/>
    <w:rsid w:val="00A90ED2"/>
    <w:rsid w:val="00AA2A6F"/>
    <w:rsid w:val="00AD2A4D"/>
    <w:rsid w:val="00AE5B55"/>
    <w:rsid w:val="00AF4B7A"/>
    <w:rsid w:val="00B449EA"/>
    <w:rsid w:val="00B63652"/>
    <w:rsid w:val="00BA4AAD"/>
    <w:rsid w:val="00BC7F47"/>
    <w:rsid w:val="00BD4F12"/>
    <w:rsid w:val="00C0121C"/>
    <w:rsid w:val="00C62831"/>
    <w:rsid w:val="00C67BF9"/>
    <w:rsid w:val="00C76F5F"/>
    <w:rsid w:val="00C8094D"/>
    <w:rsid w:val="00CB28E4"/>
    <w:rsid w:val="00CC4A9D"/>
    <w:rsid w:val="00CD06ED"/>
    <w:rsid w:val="00CD4A97"/>
    <w:rsid w:val="00CD553E"/>
    <w:rsid w:val="00CE0601"/>
    <w:rsid w:val="00CE7DAF"/>
    <w:rsid w:val="00D044A0"/>
    <w:rsid w:val="00D1421C"/>
    <w:rsid w:val="00D1472C"/>
    <w:rsid w:val="00D334FE"/>
    <w:rsid w:val="00D841BC"/>
    <w:rsid w:val="00DB0AE2"/>
    <w:rsid w:val="00DB575E"/>
    <w:rsid w:val="00DC5018"/>
    <w:rsid w:val="00DD6126"/>
    <w:rsid w:val="00DE67B9"/>
    <w:rsid w:val="00E067FF"/>
    <w:rsid w:val="00E24554"/>
    <w:rsid w:val="00E35892"/>
    <w:rsid w:val="00E81002"/>
    <w:rsid w:val="00E836F5"/>
    <w:rsid w:val="00E85047"/>
    <w:rsid w:val="00EA0F1D"/>
    <w:rsid w:val="00ED4874"/>
    <w:rsid w:val="00EF3BE0"/>
    <w:rsid w:val="00EF475B"/>
    <w:rsid w:val="00F043D2"/>
    <w:rsid w:val="00F15FBB"/>
    <w:rsid w:val="00F24634"/>
    <w:rsid w:val="00F56C74"/>
    <w:rsid w:val="00F66F82"/>
    <w:rsid w:val="00F72B71"/>
    <w:rsid w:val="00F813A6"/>
    <w:rsid w:val="00F84022"/>
    <w:rsid w:val="00F879E2"/>
    <w:rsid w:val="00FA6CEC"/>
    <w:rsid w:val="00FB30DD"/>
    <w:rsid w:val="00FB616A"/>
    <w:rsid w:val="00FD2972"/>
    <w:rsid w:val="00FE727E"/>
    <w:rsid w:val="00FF2F14"/>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72B71"/>
    <w:pPr>
      <w:spacing w:after="200" w:line="276" w:lineRule="auto"/>
    </w:pPr>
    <w:rPr>
      <w:lang w:val="en-GB"/>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8A175C"/>
    <w:pPr>
      <w:ind w:left="720"/>
    </w:pPr>
  </w:style>
  <w:style w:type="paragraph" w:customStyle="1" w:styleId="COMExam1">
    <w:name w:val="COM Exam 1"/>
    <w:uiPriority w:val="99"/>
    <w:rsid w:val="00B449EA"/>
    <w:pPr>
      <w:numPr>
        <w:numId w:val="5"/>
      </w:numPr>
      <w:tabs>
        <w:tab w:val="left" w:pos="7938"/>
      </w:tabs>
      <w:spacing w:line="360" w:lineRule="auto"/>
      <w:ind w:right="567"/>
    </w:pPr>
    <w:rPr>
      <w:rFonts w:ascii="Arial" w:eastAsia="Times New Roman" w:hAnsi="Arial"/>
      <w:b/>
      <w:smallCaps/>
      <w:sz w:val="24"/>
      <w:szCs w:val="24"/>
      <w:lang w:val="en-GB"/>
    </w:rPr>
  </w:style>
  <w:style w:type="paragraph" w:customStyle="1" w:styleId="COMExam2">
    <w:name w:val="COM Exam 2"/>
    <w:basedOn w:val="Normal"/>
    <w:uiPriority w:val="99"/>
    <w:rsid w:val="00B449EA"/>
    <w:pPr>
      <w:numPr>
        <w:ilvl w:val="1"/>
        <w:numId w:val="5"/>
      </w:numPr>
      <w:tabs>
        <w:tab w:val="left" w:pos="7938"/>
      </w:tabs>
      <w:spacing w:after="0" w:line="360" w:lineRule="auto"/>
      <w:jc w:val="both"/>
    </w:pPr>
    <w:rPr>
      <w:rFonts w:ascii="Arial" w:eastAsia="Times New Roman" w:hAnsi="Arial"/>
    </w:rPr>
  </w:style>
  <w:style w:type="paragraph" w:customStyle="1" w:styleId="COMExam3">
    <w:name w:val="COM Exam 3"/>
    <w:basedOn w:val="COMExam2"/>
    <w:uiPriority w:val="99"/>
    <w:rsid w:val="00B449EA"/>
    <w:pPr>
      <w:numPr>
        <w:ilvl w:val="2"/>
      </w:numPr>
    </w:pPr>
  </w:style>
  <w:style w:type="paragraph" w:styleId="BalloonText">
    <w:name w:val="Balloon Text"/>
    <w:basedOn w:val="Normal"/>
    <w:link w:val="BalloonTextChar"/>
    <w:uiPriority w:val="99"/>
    <w:semiHidden/>
    <w:rsid w:val="008E229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8E2295"/>
    <w:rPr>
      <w:rFonts w:ascii="Tahoma" w:hAnsi="Tahoma" w:cs="Tahoma"/>
      <w:sz w:val="16"/>
      <w:szCs w:val="16"/>
      <w:lang w:eastAsia="en-US"/>
    </w:rPr>
  </w:style>
  <w:style w:type="paragraph" w:styleId="Header">
    <w:name w:val="header"/>
    <w:basedOn w:val="Normal"/>
    <w:link w:val="HeaderChar"/>
    <w:uiPriority w:val="99"/>
    <w:semiHidden/>
    <w:rsid w:val="003F19ED"/>
    <w:pPr>
      <w:tabs>
        <w:tab w:val="center" w:pos="4513"/>
        <w:tab w:val="right" w:pos="9026"/>
      </w:tabs>
      <w:spacing w:after="0" w:line="240" w:lineRule="auto"/>
    </w:pPr>
  </w:style>
  <w:style w:type="character" w:customStyle="1" w:styleId="HeaderChar">
    <w:name w:val="Header Char"/>
    <w:basedOn w:val="DefaultParagraphFont"/>
    <w:link w:val="Header"/>
    <w:uiPriority w:val="99"/>
    <w:semiHidden/>
    <w:locked/>
    <w:rsid w:val="003F19ED"/>
    <w:rPr>
      <w:rFonts w:cs="Times New Roman"/>
      <w:sz w:val="22"/>
      <w:szCs w:val="22"/>
      <w:lang w:eastAsia="en-US"/>
    </w:rPr>
  </w:style>
  <w:style w:type="paragraph" w:styleId="Footer">
    <w:name w:val="footer"/>
    <w:basedOn w:val="Normal"/>
    <w:link w:val="FooterChar"/>
    <w:uiPriority w:val="99"/>
    <w:semiHidden/>
    <w:rsid w:val="003F19ED"/>
    <w:pPr>
      <w:tabs>
        <w:tab w:val="center" w:pos="4513"/>
        <w:tab w:val="right" w:pos="9026"/>
      </w:tabs>
      <w:spacing w:after="0" w:line="240" w:lineRule="auto"/>
    </w:pPr>
  </w:style>
  <w:style w:type="character" w:customStyle="1" w:styleId="FooterChar">
    <w:name w:val="Footer Char"/>
    <w:basedOn w:val="DefaultParagraphFont"/>
    <w:link w:val="Footer"/>
    <w:uiPriority w:val="99"/>
    <w:semiHidden/>
    <w:locked/>
    <w:rsid w:val="003F19ED"/>
    <w:rPr>
      <w:rFonts w:cs="Times New Roman"/>
      <w:sz w:val="22"/>
      <w:szCs w:val="22"/>
      <w:lang w:eastAsia="en-US"/>
    </w:rPr>
  </w:style>
  <w:style w:type="table" w:styleId="TableGrid">
    <w:name w:val="Table Grid"/>
    <w:basedOn w:val="TableNormal"/>
    <w:uiPriority w:val="99"/>
    <w:rsid w:val="00E836F5"/>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40726808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png"/><Relationship Id="rId18" Type="http://schemas.openxmlformats.org/officeDocument/2006/relationships/image" Target="media/image12.emf"/><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emf"/><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TotalTime>
  <Pages>13</Pages>
  <Words>2011</Words>
  <Characters>11463</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rcarstens</cp:lastModifiedBy>
  <cp:revision>3</cp:revision>
  <dcterms:created xsi:type="dcterms:W3CDTF">2011-01-20T06:17:00Z</dcterms:created>
  <dcterms:modified xsi:type="dcterms:W3CDTF">2011-01-20T06:18:00Z</dcterms:modified>
</cp:coreProperties>
</file>